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70E99F2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94bis</w:t>
      </w:r>
      <w:r w:rsidRPr="00CE0424">
        <w:tab/>
      </w:r>
      <w:proofErr w:type="spellStart"/>
      <w:r w:rsidRPr="00CE0424">
        <w:rPr>
          <w:sz w:val="32"/>
          <w:szCs w:val="32"/>
        </w:rPr>
        <w:t>Tdoc</w:t>
      </w:r>
      <w:proofErr w:type="spellEnd"/>
      <w:r w:rsidRPr="00CE0424">
        <w:rPr>
          <w:sz w:val="32"/>
          <w:szCs w:val="32"/>
        </w:rPr>
        <w:t xml:space="preserve"> </w:t>
      </w:r>
      <w:bookmarkStart w:id="0" w:name="_GoBack"/>
      <w:r w:rsidR="0047221E" w:rsidRPr="0047221E">
        <w:rPr>
          <w:sz w:val="32"/>
          <w:szCs w:val="32"/>
        </w:rPr>
        <w:t>R1-1811549</w:t>
      </w:r>
      <w:bookmarkEnd w:id="0"/>
    </w:p>
    <w:p w14:paraId="624F3E54" w14:textId="33ACDD01" w:rsidR="00E90E49" w:rsidRPr="004A2D98" w:rsidRDefault="004A2D98" w:rsidP="00357380">
      <w:pPr>
        <w:pStyle w:val="3GPPHeader"/>
        <w:rPr>
          <w:bCs/>
        </w:rPr>
      </w:pPr>
      <w:r w:rsidRPr="004A2D98">
        <w:rPr>
          <w:bCs/>
        </w:rPr>
        <w:t>Chengdu, China, October 8</w:t>
      </w:r>
      <w:r w:rsidRPr="004A2D98">
        <w:rPr>
          <w:bCs/>
          <w:vertAlign w:val="superscript"/>
        </w:rPr>
        <w:t>th</w:t>
      </w:r>
      <w:r w:rsidRPr="004A2D98">
        <w:rPr>
          <w:bCs/>
        </w:rPr>
        <w:t xml:space="preserve"> – 12</w:t>
      </w:r>
      <w:r w:rsidRPr="004A2D98">
        <w:rPr>
          <w:bCs/>
          <w:vertAlign w:val="superscript"/>
        </w:rPr>
        <w:t>th</w:t>
      </w:r>
      <w:r w:rsidRPr="004A2D98">
        <w:rPr>
          <w:bCs/>
        </w:rPr>
        <w:t xml:space="preserve">, 2018 </w:t>
      </w:r>
    </w:p>
    <w:p w14:paraId="1516F60F" w14:textId="420FC124"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47221E" w:rsidRPr="0047221E">
        <w:rPr>
          <w:sz w:val="22"/>
          <w:szCs w:val="22"/>
          <w:lang w:val="sv-FI"/>
        </w:rPr>
        <w:t>7.1.2.5</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13F5E179" w:rsidR="00E90E49" w:rsidRPr="00CE0424" w:rsidRDefault="003D3C45" w:rsidP="00311702">
      <w:pPr>
        <w:pStyle w:val="3GPPHeader"/>
        <w:rPr>
          <w:sz w:val="22"/>
          <w:szCs w:val="22"/>
        </w:rPr>
      </w:pPr>
      <w:r>
        <w:rPr>
          <w:sz w:val="22"/>
          <w:szCs w:val="22"/>
        </w:rPr>
        <w:t>Title:</w:t>
      </w:r>
      <w:r w:rsidR="00E90E49" w:rsidRPr="00CE0424">
        <w:rPr>
          <w:sz w:val="22"/>
          <w:szCs w:val="22"/>
        </w:rPr>
        <w:tab/>
      </w:r>
      <w:r w:rsidR="001643D6">
        <w:rPr>
          <w:sz w:val="22"/>
          <w:szCs w:val="22"/>
        </w:rPr>
        <w:t>On simultaneous transmission and reception in FR2</w:t>
      </w:r>
    </w:p>
    <w:p w14:paraId="73E6E29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7221E">
        <w:rPr>
          <w:sz w:val="22"/>
          <w:szCs w:val="22"/>
        </w:rPr>
        <w:t>Discussion, Decision</w:t>
      </w:r>
    </w:p>
    <w:p w14:paraId="7B8EAE83" w14:textId="77777777" w:rsidR="00E90E49" w:rsidRPr="00CE0424" w:rsidRDefault="00E90E49" w:rsidP="00E90E49"/>
    <w:p w14:paraId="2BC9CFB4" w14:textId="77777777" w:rsidR="00E90E49" w:rsidRPr="00CE0424" w:rsidRDefault="00230D18" w:rsidP="00CE0424">
      <w:pPr>
        <w:pStyle w:val="Heading1"/>
      </w:pPr>
      <w:r>
        <w:t>1</w:t>
      </w:r>
      <w:r>
        <w:tab/>
      </w:r>
      <w:r w:rsidR="00E90E49" w:rsidRPr="00CE0424">
        <w:t>Introduction</w:t>
      </w:r>
    </w:p>
    <w:p w14:paraId="4F3CECE9" w14:textId="77777777" w:rsidR="001643D6" w:rsidRDefault="001643D6" w:rsidP="001643D6">
      <w:pPr>
        <w:pStyle w:val="BodyText"/>
      </w:pPr>
      <w:r>
        <w:t>The issue of simultaneous transmission and reception of different channels and reference signals in FR2 has been discussed at several RAN1 meetings. The following have been concluded:</w:t>
      </w:r>
    </w:p>
    <w:p w14:paraId="6F598E7E" w14:textId="77777777" w:rsidR="001643D6" w:rsidRDefault="001643D6" w:rsidP="001643D6">
      <w:pPr>
        <w:pStyle w:val="BodyText"/>
      </w:pPr>
      <w:r>
        <w:rPr>
          <w:noProof/>
        </w:rPr>
        <mc:AlternateContent>
          <mc:Choice Requires="wps">
            <w:drawing>
              <wp:inline distT="0" distB="0" distL="0" distR="0" wp14:anchorId="51C78F1B" wp14:editId="6FC9CEC1">
                <wp:extent cx="6048375" cy="2638425"/>
                <wp:effectExtent l="0" t="0" r="28575" b="10795"/>
                <wp:docPr id="1" name="Text Box 1"/>
                <wp:cNvGraphicFramePr/>
                <a:graphic xmlns:a="http://schemas.openxmlformats.org/drawingml/2006/main">
                  <a:graphicData uri="http://schemas.microsoft.com/office/word/2010/wordprocessingShape">
                    <wps:wsp>
                      <wps:cNvSpPr txBox="1"/>
                      <wps:spPr>
                        <a:xfrm>
                          <a:off x="0" y="0"/>
                          <a:ext cx="6048375" cy="2638425"/>
                        </a:xfrm>
                        <a:prstGeom prst="rect">
                          <a:avLst/>
                        </a:prstGeom>
                        <a:solidFill>
                          <a:schemeClr val="lt1"/>
                        </a:solidFill>
                        <a:ln w="6350">
                          <a:solidFill>
                            <a:prstClr val="black"/>
                          </a:solidFill>
                        </a:ln>
                      </wps:spPr>
                      <wps:txbx>
                        <w:txbxContent>
                          <w:p w14:paraId="7ACBCFE0" w14:textId="7B5AF998" w:rsidR="00D524D5" w:rsidRDefault="00D524D5" w:rsidP="001643D6">
                            <w:pPr>
                              <w:rPr>
                                <w:rFonts w:ascii="Arial" w:hAnsi="Arial" w:cs="Arial"/>
                                <w:b/>
                                <w:highlight w:val="green"/>
                                <w:lang w:eastAsia="x-none"/>
                              </w:rPr>
                            </w:pPr>
                            <w:r>
                              <w:rPr>
                                <w:rFonts w:ascii="Arial" w:hAnsi="Arial" w:cs="Arial"/>
                                <w:b/>
                                <w:highlight w:val="green"/>
                                <w:lang w:eastAsia="x-none"/>
                              </w:rPr>
                              <w:t>Agreement (RAN1 #94)</w:t>
                            </w:r>
                          </w:p>
                          <w:p w14:paraId="3B9382D8" w14:textId="77777777" w:rsidR="004E60E9" w:rsidRDefault="004E60E9" w:rsidP="004E60E9">
                            <w:pPr>
                              <w:rPr>
                                <w:lang w:eastAsia="zh-CN"/>
                              </w:rPr>
                            </w:pPr>
                            <w:r>
                              <w:rPr>
                                <w:lang w:eastAsia="zh-CN"/>
                              </w:rPr>
                              <w:t xml:space="preserve">RAN1 expects that UE </w:t>
                            </w:r>
                            <w:proofErr w:type="spellStart"/>
                            <w:r>
                              <w:rPr>
                                <w:lang w:eastAsia="zh-CN"/>
                              </w:rPr>
                              <w:t>behavior</w:t>
                            </w:r>
                            <w:proofErr w:type="spellEnd"/>
                            <w:r>
                              <w:rPr>
                                <w:lang w:eastAsia="zh-CN"/>
                              </w:rPr>
                              <w:t xml:space="preserve"> for receiving the following combinations will be clarified in RAN4</w:t>
                            </w:r>
                          </w:p>
                          <w:p w14:paraId="250F7588" w14:textId="77777777" w:rsidR="004E60E9" w:rsidRDefault="004E60E9" w:rsidP="004E60E9">
                            <w:pPr>
                              <w:numPr>
                                <w:ilvl w:val="0"/>
                                <w:numId w:val="31"/>
                              </w:numPr>
                              <w:overflowPunct/>
                              <w:autoSpaceDE/>
                              <w:autoSpaceDN/>
                              <w:adjustRightInd/>
                              <w:spacing w:after="0"/>
                              <w:textAlignment w:val="auto"/>
                              <w:rPr>
                                <w:lang w:eastAsia="zh-CN"/>
                              </w:rPr>
                            </w:pPr>
                            <w:r>
                              <w:rPr>
                                <w:lang w:eastAsia="zh-CN"/>
                              </w:rPr>
                              <w:t>SSB-RRM/SSB-RLM/SSB-BFD/SSB-L1-RSRP in combination with PDSCH/PDCCH</w:t>
                            </w:r>
                          </w:p>
                          <w:p w14:paraId="5D1CACCF" w14:textId="77777777" w:rsidR="004E60E9" w:rsidRDefault="004E60E9" w:rsidP="004E60E9">
                            <w:pPr>
                              <w:numPr>
                                <w:ilvl w:val="0"/>
                                <w:numId w:val="31"/>
                              </w:numPr>
                              <w:overflowPunct/>
                              <w:autoSpaceDE/>
                              <w:autoSpaceDN/>
                              <w:adjustRightInd/>
                              <w:spacing w:after="0"/>
                              <w:textAlignment w:val="auto"/>
                              <w:rPr>
                                <w:lang w:eastAsia="zh-CN"/>
                              </w:rPr>
                            </w:pPr>
                            <w:r>
                              <w:rPr>
                                <w:lang w:eastAsia="zh-CN"/>
                              </w:rPr>
                              <w:t>(CSI-RS RLM, CSI-RS RRM, CSIRS-BFD) in combination with (SSB SSB-RRM/SSB-RLM/SSB-BFD/SSB-L1-RSRP)</w:t>
                            </w:r>
                          </w:p>
                          <w:p w14:paraId="301E6933" w14:textId="77777777" w:rsidR="004E60E9" w:rsidRDefault="004E60E9" w:rsidP="004E60E9">
                            <w:pPr>
                              <w:numPr>
                                <w:ilvl w:val="0"/>
                                <w:numId w:val="31"/>
                              </w:numPr>
                              <w:overflowPunct/>
                              <w:autoSpaceDE/>
                              <w:autoSpaceDN/>
                              <w:adjustRightInd/>
                              <w:spacing w:after="0"/>
                              <w:textAlignment w:val="auto"/>
                              <w:rPr>
                                <w:lang w:eastAsia="zh-CN"/>
                              </w:rPr>
                            </w:pPr>
                            <w:r>
                              <w:rPr>
                                <w:lang w:eastAsia="zh-CN"/>
                              </w:rPr>
                              <w:t>(CSIRS-RRM, CSIRS-L1-RSRP-Rep-OFF) in combination with PDSCH</w:t>
                            </w:r>
                          </w:p>
                          <w:p w14:paraId="19B6A7DD" w14:textId="77777777" w:rsidR="004E60E9" w:rsidRDefault="004E60E9" w:rsidP="004E60E9">
                            <w:pPr>
                              <w:numPr>
                                <w:ilvl w:val="0"/>
                                <w:numId w:val="31"/>
                              </w:numPr>
                              <w:overflowPunct/>
                              <w:autoSpaceDE/>
                              <w:autoSpaceDN/>
                              <w:adjustRightInd/>
                              <w:spacing w:after="0"/>
                              <w:textAlignment w:val="auto"/>
                              <w:rPr>
                                <w:lang w:eastAsia="zh-CN"/>
                              </w:rPr>
                            </w:pPr>
                            <w:r>
                              <w:rPr>
                                <w:lang w:eastAsia="zh-CN"/>
                              </w:rPr>
                              <w:t>Immediate RAN1 actions are not needed. RAN1 may discuss if needed following RAN4 decisions.</w:t>
                            </w:r>
                          </w:p>
                          <w:p w14:paraId="6C26397F" w14:textId="39D066D9" w:rsidR="00D524D5" w:rsidRPr="00B614A5" w:rsidRDefault="004E60E9" w:rsidP="001643D6">
                            <w:pPr>
                              <w:rPr>
                                <w:lang w:eastAsia="zh-CN"/>
                              </w:rPr>
                            </w:pPr>
                            <w:r>
                              <w:rPr>
                                <w:lang w:eastAsia="zh-CN"/>
                              </w:rPr>
                              <w:t xml:space="preserve">Send </w:t>
                            </w:r>
                            <w:proofErr w:type="gramStart"/>
                            <w:r>
                              <w:rPr>
                                <w:lang w:eastAsia="zh-CN"/>
                              </w:rPr>
                              <w:t>an</w:t>
                            </w:r>
                            <w:proofErr w:type="gramEnd"/>
                            <w:r>
                              <w:rPr>
                                <w:lang w:eastAsia="zh-CN"/>
                              </w:rPr>
                              <w:t xml:space="preserve"> LS to RAN4 (</w:t>
                            </w:r>
                            <w:proofErr w:type="spellStart"/>
                            <w:r>
                              <w:rPr>
                                <w:lang w:eastAsia="zh-CN"/>
                              </w:rPr>
                              <w:t>Bishwarup</w:t>
                            </w:r>
                            <w:proofErr w:type="spellEnd"/>
                            <w:r>
                              <w:rPr>
                                <w:lang w:eastAsia="zh-CN"/>
                              </w:rPr>
                              <w:t xml:space="preserve"> to draft LS)</w:t>
                            </w:r>
                          </w:p>
                          <w:p w14:paraId="1E9E8F32" w14:textId="370CA2BC" w:rsidR="001643D6" w:rsidRPr="009821FE" w:rsidRDefault="001643D6" w:rsidP="001643D6">
                            <w:pPr>
                              <w:rPr>
                                <w:rFonts w:ascii="Arial" w:hAnsi="Arial" w:cs="Arial"/>
                                <w:b/>
                                <w:lang w:eastAsia="x-none"/>
                              </w:rPr>
                            </w:pPr>
                            <w:r w:rsidRPr="009821FE">
                              <w:rPr>
                                <w:rFonts w:ascii="Arial" w:hAnsi="Arial" w:cs="Arial"/>
                                <w:b/>
                                <w:highlight w:val="green"/>
                                <w:lang w:eastAsia="x-none"/>
                              </w:rPr>
                              <w:t>Agreement</w:t>
                            </w:r>
                            <w:r>
                              <w:rPr>
                                <w:rFonts w:ascii="Arial" w:hAnsi="Arial" w:cs="Arial"/>
                                <w:b/>
                                <w:highlight w:val="green"/>
                                <w:lang w:eastAsia="x-none"/>
                              </w:rPr>
                              <w:t xml:space="preserve"> (RAN1 #93)</w:t>
                            </w:r>
                          </w:p>
                          <w:p w14:paraId="43E8386C" w14:textId="77777777" w:rsidR="001643D6" w:rsidRPr="009821FE" w:rsidRDefault="001643D6" w:rsidP="001643D6">
                            <w:pPr>
                              <w:rPr>
                                <w:rFonts w:ascii="Arial" w:hAnsi="Arial" w:cs="Arial"/>
                                <w:lang w:eastAsia="x-none"/>
                              </w:rPr>
                            </w:pPr>
                            <w:r w:rsidRPr="009821FE">
                              <w:rPr>
                                <w:rFonts w:ascii="Arial" w:hAnsi="Arial" w:cs="Arial"/>
                                <w:lang w:eastAsia="x-none"/>
                              </w:rPr>
                              <w:t xml:space="preserve">For the case of </w:t>
                            </w:r>
                            <w:r w:rsidRPr="009821FE">
                              <w:rPr>
                                <w:rFonts w:ascii="Arial" w:hAnsi="Arial" w:cs="Arial"/>
                                <w:lang w:val="en-US" w:eastAsia="zh-CN"/>
                              </w:rPr>
                              <w:t>CSIRS+PDCCH on the same OFDM symbols where spatial QCL is configured for CSI-RS</w:t>
                            </w:r>
                          </w:p>
                          <w:p w14:paraId="3EC96E1C" w14:textId="77777777" w:rsidR="001643D6" w:rsidRPr="009821FE" w:rsidRDefault="001643D6" w:rsidP="001643D6">
                            <w:pPr>
                              <w:pStyle w:val="ListParagraph"/>
                              <w:numPr>
                                <w:ilvl w:val="0"/>
                                <w:numId w:val="23"/>
                              </w:numPr>
                              <w:overflowPunct/>
                              <w:autoSpaceDE/>
                              <w:autoSpaceDN/>
                              <w:adjustRightInd/>
                              <w:textAlignment w:val="auto"/>
                              <w:rPr>
                                <w:rFonts w:ascii="Arial" w:hAnsi="Arial" w:cs="Arial"/>
                                <w:sz w:val="20"/>
                                <w:szCs w:val="20"/>
                                <w:lang w:eastAsia="zh-CN"/>
                              </w:rPr>
                            </w:pPr>
                            <w:r w:rsidRPr="009821FE">
                              <w:rPr>
                                <w:rFonts w:ascii="Arial" w:hAnsi="Arial" w:cs="Arial"/>
                                <w:sz w:val="20"/>
                                <w:szCs w:val="20"/>
                                <w:lang w:eastAsia="zh-CN"/>
                              </w:rPr>
                              <w:t>NW configuration should ensure spatial QCL</w:t>
                            </w:r>
                          </w:p>
                          <w:p w14:paraId="50921112" w14:textId="77777777" w:rsidR="001643D6" w:rsidRPr="009821FE" w:rsidRDefault="001643D6" w:rsidP="001643D6">
                            <w:pPr>
                              <w:pStyle w:val="ListParagraph"/>
                              <w:numPr>
                                <w:ilvl w:val="1"/>
                                <w:numId w:val="23"/>
                              </w:numPr>
                              <w:overflowPunct/>
                              <w:autoSpaceDE/>
                              <w:autoSpaceDN/>
                              <w:adjustRightInd/>
                              <w:textAlignment w:val="auto"/>
                              <w:rPr>
                                <w:rFonts w:ascii="Arial" w:hAnsi="Arial" w:cs="Arial"/>
                                <w:sz w:val="20"/>
                                <w:szCs w:val="20"/>
                                <w:lang w:eastAsia="zh-CN"/>
                              </w:rPr>
                            </w:pPr>
                            <w:r w:rsidRPr="009821FE">
                              <w:rPr>
                                <w:rFonts w:ascii="Arial" w:hAnsi="Arial" w:cs="Arial"/>
                                <w:sz w:val="20"/>
                                <w:szCs w:val="20"/>
                                <w:lang w:eastAsia="zh-CN"/>
                              </w:rPr>
                              <w:t>UE is not expected to be configured with CSI-RS with repetition=ON in the symbols UE is configured to monitor the CORESET</w:t>
                            </w:r>
                          </w:p>
                          <w:p w14:paraId="0EA5C4C5" w14:textId="77777777" w:rsidR="001643D6" w:rsidRPr="009821FE" w:rsidRDefault="001643D6" w:rsidP="001643D6">
                            <w:pPr>
                              <w:rPr>
                                <w:rFonts w:ascii="Arial" w:hAnsi="Arial" w:cs="Arial"/>
                                <w:lang w:val="en-US" w:eastAsia="zh-CN"/>
                              </w:rPr>
                            </w:pPr>
                            <w:r w:rsidRPr="009821FE">
                              <w:rPr>
                                <w:rFonts w:ascii="Arial" w:hAnsi="Arial" w:cs="Arial"/>
                                <w:lang w:val="en-US" w:eastAsia="zh-CN"/>
                              </w:rPr>
                              <w:t>Above agreement applies to both same BWP as well as intra-band CA if spatial QCL is applicable.</w:t>
                            </w:r>
                          </w:p>
                          <w:p w14:paraId="087A7C42" w14:textId="77777777" w:rsidR="001643D6" w:rsidRPr="009821FE" w:rsidRDefault="001643D6" w:rsidP="001643D6">
                            <w:pPr>
                              <w:pStyle w:val="ListParagraph"/>
                              <w:ind w:left="0"/>
                              <w:rPr>
                                <w:rFonts w:ascii="Arial" w:hAnsi="Arial" w:cs="Arial"/>
                                <w:b/>
                                <w:sz w:val="20"/>
                                <w:szCs w:val="20"/>
                                <w:lang w:eastAsia="zh-CN"/>
                              </w:rPr>
                            </w:pPr>
                            <w:r w:rsidRPr="009821FE">
                              <w:rPr>
                                <w:rFonts w:ascii="Arial" w:hAnsi="Arial" w:cs="Arial"/>
                                <w:b/>
                                <w:sz w:val="20"/>
                                <w:szCs w:val="20"/>
                                <w:lang w:eastAsia="zh-CN"/>
                              </w:rPr>
                              <w:t>For further study until the next meeting</w:t>
                            </w:r>
                          </w:p>
                          <w:p w14:paraId="5DFD966A" w14:textId="77777777" w:rsidR="001643D6" w:rsidRPr="009821FE" w:rsidRDefault="001643D6" w:rsidP="001643D6">
                            <w:pPr>
                              <w:pStyle w:val="ListParagraph"/>
                              <w:rPr>
                                <w:rFonts w:ascii="Arial" w:hAnsi="Arial" w:cs="Arial"/>
                                <w:sz w:val="20"/>
                                <w:szCs w:val="20"/>
                                <w:lang w:eastAsia="zh-CN"/>
                              </w:rPr>
                            </w:pPr>
                            <w:r w:rsidRPr="009821FE">
                              <w:rPr>
                                <w:rFonts w:ascii="Arial" w:hAnsi="Arial" w:cs="Arial"/>
                                <w:sz w:val="20"/>
                                <w:szCs w:val="20"/>
                                <w:lang w:eastAsia="zh-CN"/>
                              </w:rPr>
                              <w:t xml:space="preserve">Alt 1: </w:t>
                            </w:r>
                            <w:r w:rsidRPr="009821FE">
                              <w:rPr>
                                <w:rFonts w:ascii="Arial" w:hAnsi="Arial" w:cs="Arial"/>
                                <w:sz w:val="20"/>
                                <w:szCs w:val="20"/>
                              </w:rPr>
                              <w:t xml:space="preserve">For the case of </w:t>
                            </w:r>
                            <w:r w:rsidRPr="009821FE">
                              <w:rPr>
                                <w:rFonts w:ascii="Arial" w:hAnsi="Arial" w:cs="Arial"/>
                                <w:sz w:val="20"/>
                                <w:szCs w:val="20"/>
                                <w:lang w:eastAsia="zh-CN"/>
                              </w:rPr>
                              <w:t>CSIRS+PDCCH on the same OFDM symbols, if CSI-RS is not configured with spatial QCL, the UE follows the spatial QCL associated with the PDCCH</w:t>
                            </w:r>
                          </w:p>
                          <w:p w14:paraId="64804150" w14:textId="77777777" w:rsidR="001643D6" w:rsidRDefault="001643D6" w:rsidP="001643D6">
                            <w:pPr>
                              <w:pStyle w:val="ListParagraph"/>
                              <w:rPr>
                                <w:rFonts w:ascii="Arial" w:hAnsi="Arial" w:cs="Arial"/>
                                <w:sz w:val="20"/>
                                <w:szCs w:val="20"/>
                                <w:lang w:eastAsia="zh-CN"/>
                              </w:rPr>
                            </w:pPr>
                            <w:r w:rsidRPr="009821FE">
                              <w:rPr>
                                <w:rFonts w:ascii="Arial" w:hAnsi="Arial" w:cs="Arial"/>
                                <w:sz w:val="20"/>
                                <w:szCs w:val="20"/>
                                <w:lang w:eastAsia="zh-CN"/>
                              </w:rPr>
                              <w:t>Alt 2: No need for further definition of UE behavior for the case of CSIRS not configured with spatial QCL overlapping with PDCCH on an OFDM symbol</w:t>
                            </w:r>
                          </w:p>
                          <w:p w14:paraId="27568DFA" w14:textId="77777777" w:rsidR="001643D6" w:rsidRDefault="001643D6" w:rsidP="001643D6">
                            <w:pPr>
                              <w:pStyle w:val="ListParagraph"/>
                              <w:rPr>
                                <w:rFonts w:ascii="Arial" w:hAnsi="Arial" w:cs="Arial"/>
                                <w:sz w:val="20"/>
                                <w:szCs w:val="20"/>
                                <w:lang w:eastAsia="zh-CN"/>
                              </w:rPr>
                            </w:pPr>
                          </w:p>
                          <w:p w14:paraId="06D27D06" w14:textId="77777777" w:rsidR="001643D6" w:rsidRDefault="001643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1C78F1B" id="_x0000_t202" coordsize="21600,21600" o:spt="202" path="m,l,21600r21600,l21600,xe">
                <v:stroke joinstyle="miter"/>
                <v:path gradientshapeok="t" o:connecttype="rect"/>
              </v:shapetype>
              <v:shape id="Text Box 1" o:spid="_x0000_s1026" type="#_x0000_t202" style="width:476.25pt;height:20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" fillcolor="white [3201]" strokeweight=".5pt">
                <v:textbox style="mso-fit-shape-to-text:t">
                  <w:txbxContent>
                    <w:p w14:paraId="7ACBCFE0" w14:textId="7B5AF998" w:rsidR="00D524D5" w:rsidRDefault="00D524D5" w:rsidP="001643D6">
                      <w:pPr>
                        <w:rPr>
                          <w:rFonts w:ascii="Arial" w:hAnsi="Arial" w:cs="Arial"/>
                          <w:b/>
                          <w:highlight w:val="green"/>
                          <w:lang w:eastAsia="x-none"/>
                        </w:rPr>
                      </w:pPr>
                      <w:r>
                        <w:rPr>
                          <w:rFonts w:ascii="Arial" w:hAnsi="Arial" w:cs="Arial"/>
                          <w:b/>
                          <w:highlight w:val="green"/>
                          <w:lang w:eastAsia="x-none"/>
                        </w:rPr>
                        <w:t>Agreement (RAN1 #94)</w:t>
                      </w:r>
                    </w:p>
                    <w:p w14:paraId="3B9382D8" w14:textId="77777777" w:rsidR="004E60E9" w:rsidRDefault="004E60E9" w:rsidP="004E60E9">
                      <w:pPr>
                        <w:rPr>
                          <w:lang w:eastAsia="zh-CN"/>
                        </w:rPr>
                      </w:pPr>
                      <w:r>
                        <w:rPr>
                          <w:lang w:eastAsia="zh-CN"/>
                        </w:rPr>
                        <w:t xml:space="preserve">RAN1 expects that UE </w:t>
                      </w:r>
                      <w:proofErr w:type="spellStart"/>
                      <w:r>
                        <w:rPr>
                          <w:lang w:eastAsia="zh-CN"/>
                        </w:rPr>
                        <w:t>behavior</w:t>
                      </w:r>
                      <w:proofErr w:type="spellEnd"/>
                      <w:r>
                        <w:rPr>
                          <w:lang w:eastAsia="zh-CN"/>
                        </w:rPr>
                        <w:t xml:space="preserve"> for receiving the following combinations will be clarified in RAN4</w:t>
                      </w:r>
                    </w:p>
                    <w:p w14:paraId="250F7588" w14:textId="77777777" w:rsidR="004E60E9" w:rsidRDefault="004E60E9" w:rsidP="004E60E9">
                      <w:pPr>
                        <w:numPr>
                          <w:ilvl w:val="0"/>
                          <w:numId w:val="31"/>
                        </w:numPr>
                        <w:overflowPunct/>
                        <w:autoSpaceDE/>
                        <w:autoSpaceDN/>
                        <w:adjustRightInd/>
                        <w:spacing w:after="0"/>
                        <w:textAlignment w:val="auto"/>
                        <w:rPr>
                          <w:lang w:eastAsia="zh-CN"/>
                        </w:rPr>
                      </w:pPr>
                      <w:r>
                        <w:rPr>
                          <w:lang w:eastAsia="zh-CN"/>
                        </w:rPr>
                        <w:t>SSB-RRM/SSB-RLM/SSB-BFD/SSB-L1-RSRP in combination with PDSCH/PDCCH</w:t>
                      </w:r>
                    </w:p>
                    <w:p w14:paraId="5D1CACCF" w14:textId="77777777" w:rsidR="004E60E9" w:rsidRDefault="004E60E9" w:rsidP="004E60E9">
                      <w:pPr>
                        <w:numPr>
                          <w:ilvl w:val="0"/>
                          <w:numId w:val="31"/>
                        </w:numPr>
                        <w:overflowPunct/>
                        <w:autoSpaceDE/>
                        <w:autoSpaceDN/>
                        <w:adjustRightInd/>
                        <w:spacing w:after="0"/>
                        <w:textAlignment w:val="auto"/>
                        <w:rPr>
                          <w:lang w:eastAsia="zh-CN"/>
                        </w:rPr>
                      </w:pPr>
                      <w:r>
                        <w:rPr>
                          <w:lang w:eastAsia="zh-CN"/>
                        </w:rPr>
                        <w:t>(CSI-RS RLM, CSI-RS RRM, CSIRS-BFD) in combination with (SSB SSB-RRM/SSB-RLM/SSB-BFD/SSB-L1-RSRP)</w:t>
                      </w:r>
                    </w:p>
                    <w:p w14:paraId="301E6933" w14:textId="77777777" w:rsidR="004E60E9" w:rsidRDefault="004E60E9" w:rsidP="004E60E9">
                      <w:pPr>
                        <w:numPr>
                          <w:ilvl w:val="0"/>
                          <w:numId w:val="31"/>
                        </w:numPr>
                        <w:overflowPunct/>
                        <w:autoSpaceDE/>
                        <w:autoSpaceDN/>
                        <w:adjustRightInd/>
                        <w:spacing w:after="0"/>
                        <w:textAlignment w:val="auto"/>
                        <w:rPr>
                          <w:lang w:eastAsia="zh-CN"/>
                        </w:rPr>
                      </w:pPr>
                      <w:r>
                        <w:rPr>
                          <w:lang w:eastAsia="zh-CN"/>
                        </w:rPr>
                        <w:t>(CSIRS-RRM, CSIRS-L1-RSRP-Rep-OFF) in combination with PDSCH</w:t>
                      </w:r>
                    </w:p>
                    <w:p w14:paraId="19B6A7DD" w14:textId="77777777" w:rsidR="004E60E9" w:rsidRDefault="004E60E9" w:rsidP="004E60E9">
                      <w:pPr>
                        <w:numPr>
                          <w:ilvl w:val="0"/>
                          <w:numId w:val="31"/>
                        </w:numPr>
                        <w:overflowPunct/>
                        <w:autoSpaceDE/>
                        <w:autoSpaceDN/>
                        <w:adjustRightInd/>
                        <w:spacing w:after="0"/>
                        <w:textAlignment w:val="auto"/>
                        <w:rPr>
                          <w:lang w:eastAsia="zh-CN"/>
                        </w:rPr>
                      </w:pPr>
                      <w:r>
                        <w:rPr>
                          <w:lang w:eastAsia="zh-CN"/>
                        </w:rPr>
                        <w:t>Immediate RAN1 actions are not needed. RAN1 may discuss if needed following RAN4 decisions.</w:t>
                      </w:r>
                    </w:p>
                    <w:p w14:paraId="6C26397F" w14:textId="39D066D9" w:rsidR="00D524D5" w:rsidRPr="00B614A5" w:rsidRDefault="004E60E9" w:rsidP="001643D6">
                      <w:pPr>
                        <w:rPr>
                          <w:lang w:eastAsia="zh-CN"/>
                        </w:rPr>
                      </w:pPr>
                      <w:r>
                        <w:rPr>
                          <w:lang w:eastAsia="zh-CN"/>
                        </w:rPr>
                        <w:t xml:space="preserve">Send </w:t>
                      </w:r>
                      <w:proofErr w:type="gramStart"/>
                      <w:r>
                        <w:rPr>
                          <w:lang w:eastAsia="zh-CN"/>
                        </w:rPr>
                        <w:t>an</w:t>
                      </w:r>
                      <w:proofErr w:type="gramEnd"/>
                      <w:r>
                        <w:rPr>
                          <w:lang w:eastAsia="zh-CN"/>
                        </w:rPr>
                        <w:t xml:space="preserve"> LS to RAN4 (</w:t>
                      </w:r>
                      <w:proofErr w:type="spellStart"/>
                      <w:r>
                        <w:rPr>
                          <w:lang w:eastAsia="zh-CN"/>
                        </w:rPr>
                        <w:t>Bishwarup</w:t>
                      </w:r>
                      <w:proofErr w:type="spellEnd"/>
                      <w:r>
                        <w:rPr>
                          <w:lang w:eastAsia="zh-CN"/>
                        </w:rPr>
                        <w:t xml:space="preserve"> to draft LS)</w:t>
                      </w:r>
                    </w:p>
                    <w:p w14:paraId="1E9E8F32" w14:textId="370CA2BC" w:rsidR="001643D6" w:rsidRPr="009821FE" w:rsidRDefault="001643D6" w:rsidP="001643D6">
                      <w:pPr>
                        <w:rPr>
                          <w:rFonts w:ascii="Arial" w:hAnsi="Arial" w:cs="Arial"/>
                          <w:b/>
                          <w:lang w:eastAsia="x-none"/>
                        </w:rPr>
                      </w:pPr>
                      <w:r w:rsidRPr="009821FE">
                        <w:rPr>
                          <w:rFonts w:ascii="Arial" w:hAnsi="Arial" w:cs="Arial"/>
                          <w:b/>
                          <w:highlight w:val="green"/>
                          <w:lang w:eastAsia="x-none"/>
                        </w:rPr>
                        <w:t>Agreement</w:t>
                      </w:r>
                      <w:r>
                        <w:rPr>
                          <w:rFonts w:ascii="Arial" w:hAnsi="Arial" w:cs="Arial"/>
                          <w:b/>
                          <w:highlight w:val="green"/>
                          <w:lang w:eastAsia="x-none"/>
                        </w:rPr>
                        <w:t xml:space="preserve"> (RAN1 #93)</w:t>
                      </w:r>
                    </w:p>
                    <w:p w14:paraId="43E8386C" w14:textId="77777777" w:rsidR="001643D6" w:rsidRPr="009821FE" w:rsidRDefault="001643D6" w:rsidP="001643D6">
                      <w:pPr>
                        <w:rPr>
                          <w:rFonts w:ascii="Arial" w:hAnsi="Arial" w:cs="Arial"/>
                          <w:lang w:eastAsia="x-none"/>
                        </w:rPr>
                      </w:pPr>
                      <w:r w:rsidRPr="009821FE">
                        <w:rPr>
                          <w:rFonts w:ascii="Arial" w:hAnsi="Arial" w:cs="Arial"/>
                          <w:lang w:eastAsia="x-none"/>
                        </w:rPr>
                        <w:t xml:space="preserve">For the case of </w:t>
                      </w:r>
                      <w:r w:rsidRPr="009821FE">
                        <w:rPr>
                          <w:rFonts w:ascii="Arial" w:hAnsi="Arial" w:cs="Arial"/>
                          <w:lang w:val="en-US" w:eastAsia="zh-CN"/>
                        </w:rPr>
                        <w:t>CSIRS+PDCCH on the same OFDM symbols where spatial QCL is configured for CSI-RS</w:t>
                      </w:r>
                    </w:p>
                    <w:p w14:paraId="3EC96E1C" w14:textId="77777777" w:rsidR="001643D6" w:rsidRPr="009821FE" w:rsidRDefault="001643D6" w:rsidP="001643D6">
                      <w:pPr>
                        <w:pStyle w:val="ListParagraph"/>
                        <w:numPr>
                          <w:ilvl w:val="0"/>
                          <w:numId w:val="23"/>
                        </w:numPr>
                        <w:overflowPunct/>
                        <w:autoSpaceDE/>
                        <w:autoSpaceDN/>
                        <w:adjustRightInd/>
                        <w:textAlignment w:val="auto"/>
                        <w:rPr>
                          <w:rFonts w:ascii="Arial" w:hAnsi="Arial" w:cs="Arial"/>
                          <w:sz w:val="20"/>
                          <w:szCs w:val="20"/>
                          <w:lang w:eastAsia="zh-CN"/>
                        </w:rPr>
                      </w:pPr>
                      <w:r w:rsidRPr="009821FE">
                        <w:rPr>
                          <w:rFonts w:ascii="Arial" w:hAnsi="Arial" w:cs="Arial"/>
                          <w:sz w:val="20"/>
                          <w:szCs w:val="20"/>
                          <w:lang w:eastAsia="zh-CN"/>
                        </w:rPr>
                        <w:t>NW configuration should ensure spatial QCL</w:t>
                      </w:r>
                    </w:p>
                    <w:p w14:paraId="50921112" w14:textId="77777777" w:rsidR="001643D6" w:rsidRPr="009821FE" w:rsidRDefault="001643D6" w:rsidP="001643D6">
                      <w:pPr>
                        <w:pStyle w:val="ListParagraph"/>
                        <w:numPr>
                          <w:ilvl w:val="1"/>
                          <w:numId w:val="23"/>
                        </w:numPr>
                        <w:overflowPunct/>
                        <w:autoSpaceDE/>
                        <w:autoSpaceDN/>
                        <w:adjustRightInd/>
                        <w:textAlignment w:val="auto"/>
                        <w:rPr>
                          <w:rFonts w:ascii="Arial" w:hAnsi="Arial" w:cs="Arial"/>
                          <w:sz w:val="20"/>
                          <w:szCs w:val="20"/>
                          <w:lang w:eastAsia="zh-CN"/>
                        </w:rPr>
                      </w:pPr>
                      <w:r w:rsidRPr="009821FE">
                        <w:rPr>
                          <w:rFonts w:ascii="Arial" w:hAnsi="Arial" w:cs="Arial"/>
                          <w:sz w:val="20"/>
                          <w:szCs w:val="20"/>
                          <w:lang w:eastAsia="zh-CN"/>
                        </w:rPr>
                        <w:t>UE is not expected to be configured with CSI-RS with repetition=ON in the symbols UE is configured to monitor the CORESET</w:t>
                      </w:r>
                    </w:p>
                    <w:p w14:paraId="0EA5C4C5" w14:textId="77777777" w:rsidR="001643D6" w:rsidRPr="009821FE" w:rsidRDefault="001643D6" w:rsidP="001643D6">
                      <w:pPr>
                        <w:rPr>
                          <w:rFonts w:ascii="Arial" w:hAnsi="Arial" w:cs="Arial"/>
                          <w:lang w:val="en-US" w:eastAsia="zh-CN"/>
                        </w:rPr>
                      </w:pPr>
                      <w:r w:rsidRPr="009821FE">
                        <w:rPr>
                          <w:rFonts w:ascii="Arial" w:hAnsi="Arial" w:cs="Arial"/>
                          <w:lang w:val="en-US" w:eastAsia="zh-CN"/>
                        </w:rPr>
                        <w:t>Above agreement applies to both same BWP as well as intra-band CA if spatial QCL is applicable.</w:t>
                      </w:r>
                    </w:p>
                    <w:p w14:paraId="087A7C42" w14:textId="77777777" w:rsidR="001643D6" w:rsidRPr="009821FE" w:rsidRDefault="001643D6" w:rsidP="001643D6">
                      <w:pPr>
                        <w:pStyle w:val="ListParagraph"/>
                        <w:ind w:left="0"/>
                        <w:rPr>
                          <w:rFonts w:ascii="Arial" w:hAnsi="Arial" w:cs="Arial"/>
                          <w:b/>
                          <w:sz w:val="20"/>
                          <w:szCs w:val="20"/>
                          <w:lang w:eastAsia="zh-CN"/>
                        </w:rPr>
                      </w:pPr>
                      <w:r w:rsidRPr="009821FE">
                        <w:rPr>
                          <w:rFonts w:ascii="Arial" w:hAnsi="Arial" w:cs="Arial"/>
                          <w:b/>
                          <w:sz w:val="20"/>
                          <w:szCs w:val="20"/>
                          <w:lang w:eastAsia="zh-CN"/>
                        </w:rPr>
                        <w:t>For further study until the next meeting</w:t>
                      </w:r>
                    </w:p>
                    <w:p w14:paraId="5DFD966A" w14:textId="77777777" w:rsidR="001643D6" w:rsidRPr="009821FE" w:rsidRDefault="001643D6" w:rsidP="001643D6">
                      <w:pPr>
                        <w:pStyle w:val="ListParagraph"/>
                        <w:rPr>
                          <w:rFonts w:ascii="Arial" w:hAnsi="Arial" w:cs="Arial"/>
                          <w:sz w:val="20"/>
                          <w:szCs w:val="20"/>
                          <w:lang w:eastAsia="zh-CN"/>
                        </w:rPr>
                      </w:pPr>
                      <w:r w:rsidRPr="009821FE">
                        <w:rPr>
                          <w:rFonts w:ascii="Arial" w:hAnsi="Arial" w:cs="Arial"/>
                          <w:sz w:val="20"/>
                          <w:szCs w:val="20"/>
                          <w:lang w:eastAsia="zh-CN"/>
                        </w:rPr>
                        <w:t xml:space="preserve">Alt 1: </w:t>
                      </w:r>
                      <w:r w:rsidRPr="009821FE">
                        <w:rPr>
                          <w:rFonts w:ascii="Arial" w:hAnsi="Arial" w:cs="Arial"/>
                          <w:sz w:val="20"/>
                          <w:szCs w:val="20"/>
                        </w:rPr>
                        <w:t xml:space="preserve">For the case of </w:t>
                      </w:r>
                      <w:r w:rsidRPr="009821FE">
                        <w:rPr>
                          <w:rFonts w:ascii="Arial" w:hAnsi="Arial" w:cs="Arial"/>
                          <w:sz w:val="20"/>
                          <w:szCs w:val="20"/>
                          <w:lang w:eastAsia="zh-CN"/>
                        </w:rPr>
                        <w:t>CSIRS+PDCCH on the same OFDM symbols, if CSI-RS is not configured with spatial QCL, the UE follows the spatial QCL associated with the PDCCH</w:t>
                      </w:r>
                    </w:p>
                    <w:p w14:paraId="64804150" w14:textId="77777777" w:rsidR="001643D6" w:rsidRDefault="001643D6" w:rsidP="001643D6">
                      <w:pPr>
                        <w:pStyle w:val="ListParagraph"/>
                        <w:rPr>
                          <w:rFonts w:ascii="Arial" w:hAnsi="Arial" w:cs="Arial"/>
                          <w:sz w:val="20"/>
                          <w:szCs w:val="20"/>
                          <w:lang w:eastAsia="zh-CN"/>
                        </w:rPr>
                      </w:pPr>
                      <w:r w:rsidRPr="009821FE">
                        <w:rPr>
                          <w:rFonts w:ascii="Arial" w:hAnsi="Arial" w:cs="Arial"/>
                          <w:sz w:val="20"/>
                          <w:szCs w:val="20"/>
                          <w:lang w:eastAsia="zh-CN"/>
                        </w:rPr>
                        <w:t>Alt 2: No need for further definition of UE behavior for the case of CSIRS not configured with spatial QCL overlapping with PDCCH on an OFDM symbol</w:t>
                      </w:r>
                    </w:p>
                    <w:p w14:paraId="27568DFA" w14:textId="77777777" w:rsidR="001643D6" w:rsidRDefault="001643D6" w:rsidP="001643D6">
                      <w:pPr>
                        <w:pStyle w:val="ListParagraph"/>
                        <w:rPr>
                          <w:rFonts w:ascii="Arial" w:hAnsi="Arial" w:cs="Arial"/>
                          <w:sz w:val="20"/>
                          <w:szCs w:val="20"/>
                          <w:lang w:eastAsia="zh-CN"/>
                        </w:rPr>
                      </w:pPr>
                    </w:p>
                    <w:p w14:paraId="06D27D06" w14:textId="77777777" w:rsidR="001643D6" w:rsidRDefault="001643D6"/>
                  </w:txbxContent>
                </v:textbox>
                <w10:anchorlock/>
              </v:shape>
            </w:pict>
          </mc:Fallback>
        </mc:AlternateContent>
      </w:r>
    </w:p>
    <w:p w14:paraId="59BC6E89" w14:textId="77777777" w:rsidR="001643D6" w:rsidRDefault="001643D6" w:rsidP="001643D6">
      <w:pPr>
        <w:pStyle w:val="BodyText"/>
      </w:pPr>
    </w:p>
    <w:p w14:paraId="1311CC11" w14:textId="64A20FF9" w:rsidR="004E60E9" w:rsidRDefault="001643D6" w:rsidP="001643D6">
      <w:pPr>
        <w:pStyle w:val="BodyText"/>
      </w:pPr>
      <w:r>
        <w:rPr>
          <w:noProof/>
        </w:rPr>
        <w:lastRenderedPageBreak/>
        <mc:AlternateContent>
          <mc:Choice Requires="wps">
            <w:drawing>
              <wp:inline distT="0" distB="0" distL="0" distR="0" wp14:anchorId="2C0DBB0D" wp14:editId="25CD9BCB">
                <wp:extent cx="6048375" cy="1057275"/>
                <wp:effectExtent l="0" t="0" r="28575" b="22860"/>
                <wp:docPr id="2" name="Text Box 2"/>
                <wp:cNvGraphicFramePr/>
                <a:graphic xmlns:a="http://schemas.openxmlformats.org/drawingml/2006/main">
                  <a:graphicData uri="http://schemas.microsoft.com/office/word/2010/wordprocessingShape">
                    <wps:wsp>
                      <wps:cNvSpPr txBox="1"/>
                      <wps:spPr>
                        <a:xfrm>
                          <a:off x="0" y="0"/>
                          <a:ext cx="6048375" cy="1057275"/>
                        </a:xfrm>
                        <a:prstGeom prst="rect">
                          <a:avLst/>
                        </a:prstGeom>
                        <a:solidFill>
                          <a:schemeClr val="lt1"/>
                        </a:solidFill>
                        <a:ln w="6350">
                          <a:solidFill>
                            <a:prstClr val="black"/>
                          </a:solidFill>
                        </a:ln>
                      </wps:spPr>
                      <wps:txbx>
                        <w:txbxContent>
                          <w:p w14:paraId="08A2C600" w14:textId="77777777" w:rsidR="004E60E9" w:rsidRPr="00A56E94" w:rsidRDefault="004E60E9" w:rsidP="004E60E9">
                            <w:pPr>
                              <w:pStyle w:val="ListParagraph"/>
                              <w:ind w:left="0"/>
                              <w:rPr>
                                <w:rFonts w:ascii="Arial" w:hAnsi="Arial" w:cs="Arial"/>
                                <w:b/>
                                <w:sz w:val="20"/>
                                <w:szCs w:val="20"/>
                                <w:lang w:eastAsia="zh-CN"/>
                              </w:rPr>
                            </w:pPr>
                            <w:r w:rsidRPr="00A56E94">
                              <w:rPr>
                                <w:rFonts w:ascii="Arial" w:hAnsi="Arial" w:cs="Arial"/>
                                <w:b/>
                                <w:sz w:val="20"/>
                                <w:szCs w:val="20"/>
                                <w:lang w:eastAsia="zh-CN"/>
                              </w:rPr>
                              <w:t>For further study until the next meeting</w:t>
                            </w:r>
                          </w:p>
                          <w:p w14:paraId="6792A3DF" w14:textId="77777777" w:rsidR="004E60E9" w:rsidRPr="00A56E94" w:rsidRDefault="004E60E9" w:rsidP="004E60E9">
                            <w:pPr>
                              <w:rPr>
                                <w:rFonts w:ascii="Arial" w:hAnsi="Arial" w:cs="Arial"/>
                                <w:lang w:eastAsia="x-none"/>
                              </w:rPr>
                            </w:pPr>
                            <w:r w:rsidRPr="00A56E94">
                              <w:rPr>
                                <w:rFonts w:ascii="Arial" w:hAnsi="Arial" w:cs="Arial"/>
                                <w:lang w:eastAsia="x-none"/>
                              </w:rPr>
                              <w:t xml:space="preserve">For the case of </w:t>
                            </w:r>
                            <w:r w:rsidRPr="00A56E94">
                              <w:rPr>
                                <w:rFonts w:ascii="Arial" w:hAnsi="Arial" w:cs="Arial"/>
                                <w:lang w:val="en-US" w:eastAsia="zh-CN"/>
                              </w:rPr>
                              <w:t>CSIRS+PDSCH on the same OFDM symbols where spatial QCL is configured for CSI-RS</w:t>
                            </w:r>
                          </w:p>
                          <w:p w14:paraId="7FA592DA" w14:textId="77777777" w:rsidR="004E60E9" w:rsidRPr="00A56E94" w:rsidRDefault="004E60E9" w:rsidP="004E60E9">
                            <w:pPr>
                              <w:pStyle w:val="ListParagraph"/>
                              <w:numPr>
                                <w:ilvl w:val="0"/>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NW configuration should ensure spatial QCL</w:t>
                            </w:r>
                          </w:p>
                          <w:p w14:paraId="0DFFA42B" w14:textId="77777777" w:rsidR="004E60E9" w:rsidRPr="00A56E94" w:rsidRDefault="004E60E9" w:rsidP="004E60E9">
                            <w:pPr>
                              <w:pStyle w:val="ListParagraph"/>
                              <w:numPr>
                                <w:ilvl w:val="1"/>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UE is required to decode PDSCH that is overlapping with one or more symbols configured with CSI-RS with repetition=ON</w:t>
                            </w:r>
                          </w:p>
                          <w:p w14:paraId="2349B98C" w14:textId="77777777" w:rsidR="004E60E9" w:rsidRPr="00A56E94" w:rsidRDefault="004E60E9" w:rsidP="004E60E9">
                            <w:pPr>
                              <w:pStyle w:val="ListParagraph"/>
                              <w:numPr>
                                <w:ilvl w:val="1"/>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Note: The UE is not expected to perform Rx beam refinement on CSIRS symbols configured with CSI-RS with repetition=ON</w:t>
                            </w:r>
                          </w:p>
                          <w:p w14:paraId="5E6004FA" w14:textId="77777777" w:rsidR="004E60E9" w:rsidRPr="00A56E94" w:rsidRDefault="004E60E9" w:rsidP="004E60E9">
                            <w:pPr>
                              <w:pStyle w:val="ListParagraph"/>
                              <w:numPr>
                                <w:ilvl w:val="0"/>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NW configuration should ensure spatial QCL</w:t>
                            </w:r>
                          </w:p>
                          <w:p w14:paraId="24ABD1D9" w14:textId="77777777" w:rsidR="004E60E9" w:rsidRPr="00A56E94" w:rsidRDefault="004E60E9" w:rsidP="004E60E9">
                            <w:pPr>
                              <w:pStyle w:val="ListParagraph"/>
                              <w:numPr>
                                <w:ilvl w:val="1"/>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UE is expected to symbol level rate-match PDSCH that is overlapping with one or more symbols on the symbols configured with CSI-RS with repetition=ON</w:t>
                            </w:r>
                          </w:p>
                          <w:p w14:paraId="6E9E424D" w14:textId="77777777" w:rsidR="004E60E9" w:rsidRPr="00A56E94" w:rsidRDefault="004E60E9" w:rsidP="004E60E9">
                            <w:pPr>
                              <w:pStyle w:val="ListParagraph"/>
                              <w:numPr>
                                <w:ilvl w:val="2"/>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DMRS should not be affected by rate matching</w:t>
                            </w:r>
                          </w:p>
                          <w:p w14:paraId="48628752" w14:textId="77777777" w:rsidR="004E60E9" w:rsidRPr="00A56E94" w:rsidRDefault="004E60E9" w:rsidP="004E60E9">
                            <w:pPr>
                              <w:pStyle w:val="ListParagraph"/>
                              <w:numPr>
                                <w:ilvl w:val="0"/>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NW configuration should ensure spatial QCL</w:t>
                            </w:r>
                          </w:p>
                          <w:p w14:paraId="06EE3EAB" w14:textId="77777777" w:rsidR="004E60E9" w:rsidRPr="00A56E94" w:rsidRDefault="004E60E9" w:rsidP="004E60E9">
                            <w:pPr>
                              <w:pStyle w:val="ListParagraph"/>
                              <w:numPr>
                                <w:ilvl w:val="1"/>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UE is not expected to receive PDSCH that is overlapping with one or more symbols configured with CSI-RS with repetition=ON</w:t>
                            </w:r>
                          </w:p>
                          <w:p w14:paraId="7CE6CC7B" w14:textId="77777777" w:rsidR="004E60E9" w:rsidRPr="00A56E94" w:rsidRDefault="004E60E9" w:rsidP="004E60E9">
                            <w:pPr>
                              <w:pStyle w:val="ListParagraph"/>
                              <w:numPr>
                                <w:ilvl w:val="2"/>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DMRS should not be affected by rate matching</w:t>
                            </w:r>
                            <w:r>
                              <w:rPr>
                                <w:rFonts w:ascii="Arial" w:hAnsi="Arial" w:cs="Arial"/>
                                <w:sz w:val="20"/>
                                <w:szCs w:val="20"/>
                                <w:lang w:val="sv-SE" w:eastAsia="zh-CN"/>
                              </w:rPr>
                              <w:t>(</w:t>
                            </w:r>
                          </w:p>
                          <w:p w14:paraId="49BFF836" w14:textId="77777777" w:rsidR="004E60E9" w:rsidRDefault="004E60E9" w:rsidP="001643D6">
                            <w:pPr>
                              <w:pStyle w:val="ListParagraph"/>
                              <w:ind w:left="0"/>
                              <w:rPr>
                                <w:rFonts w:ascii="Arial" w:hAnsi="Arial" w:cs="Arial"/>
                                <w:b/>
                                <w:sz w:val="20"/>
                                <w:szCs w:val="20"/>
                                <w:lang w:eastAsia="zh-CN"/>
                              </w:rPr>
                            </w:pPr>
                          </w:p>
                          <w:p w14:paraId="4F95B3C7" w14:textId="3D3F8AE3" w:rsidR="001643D6" w:rsidRPr="00A56E94" w:rsidRDefault="001643D6" w:rsidP="001643D6">
                            <w:pPr>
                              <w:pStyle w:val="ListParagraph"/>
                              <w:ind w:left="0"/>
                              <w:rPr>
                                <w:rFonts w:ascii="Arial" w:hAnsi="Arial" w:cs="Arial"/>
                                <w:b/>
                                <w:sz w:val="20"/>
                                <w:szCs w:val="20"/>
                                <w:lang w:eastAsia="zh-CN"/>
                              </w:rPr>
                            </w:pPr>
                            <w:r w:rsidRPr="00A56E94">
                              <w:rPr>
                                <w:rFonts w:ascii="Arial" w:hAnsi="Arial" w:cs="Arial"/>
                                <w:b/>
                                <w:sz w:val="20"/>
                                <w:szCs w:val="20"/>
                                <w:lang w:eastAsia="zh-CN"/>
                              </w:rPr>
                              <w:t>For further study until the next meeting</w:t>
                            </w:r>
                          </w:p>
                          <w:p w14:paraId="3D1EC3C4" w14:textId="77777777" w:rsidR="001643D6" w:rsidRPr="00A56E94" w:rsidRDefault="001643D6" w:rsidP="001643D6">
                            <w:pPr>
                              <w:rPr>
                                <w:rFonts w:ascii="Arial" w:hAnsi="Arial" w:cs="Arial"/>
                                <w:lang w:eastAsia="x-none"/>
                              </w:rPr>
                            </w:pPr>
                            <w:r w:rsidRPr="00A56E94">
                              <w:rPr>
                                <w:rFonts w:ascii="Arial" w:hAnsi="Arial" w:cs="Arial"/>
                                <w:lang w:eastAsia="x-none"/>
                              </w:rPr>
                              <w:t>For the case of PDSCH+PDCCH simultaneous RX</w:t>
                            </w:r>
                            <w:r w:rsidRPr="00A56E94">
                              <w:rPr>
                                <w:rFonts w:ascii="Arial" w:hAnsi="Arial" w:cs="Arial"/>
                                <w:lang w:eastAsia="zh-CN"/>
                              </w:rPr>
                              <w:t xml:space="preserve"> in case spatial RX is configured and is different between the two channels</w:t>
                            </w:r>
                          </w:p>
                          <w:p w14:paraId="60491450" w14:textId="77777777" w:rsidR="001643D6" w:rsidRPr="00A56E94" w:rsidRDefault="001643D6" w:rsidP="001643D6">
                            <w:pPr>
                              <w:pStyle w:val="ListParagraph"/>
                              <w:numPr>
                                <w:ilvl w:val="1"/>
                                <w:numId w:val="26"/>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 xml:space="preserve">Alt1: CORESET is prioritized </w:t>
                            </w:r>
                          </w:p>
                          <w:p w14:paraId="6E9D204B" w14:textId="77777777" w:rsidR="001643D6" w:rsidRPr="00A56E94" w:rsidRDefault="001643D6" w:rsidP="001643D6">
                            <w:pPr>
                              <w:pStyle w:val="ListParagraph"/>
                              <w:numPr>
                                <w:ilvl w:val="2"/>
                                <w:numId w:val="26"/>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 xml:space="preserve">spatial QCL associated with CORESET is applied to the PDSCH </w:t>
                            </w:r>
                          </w:p>
                          <w:p w14:paraId="1CECD848" w14:textId="77777777" w:rsidR="001643D6" w:rsidRPr="00A56E94" w:rsidRDefault="001643D6" w:rsidP="001643D6">
                            <w:pPr>
                              <w:pStyle w:val="ListParagraph"/>
                              <w:numPr>
                                <w:ilvl w:val="2"/>
                                <w:numId w:val="26"/>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FFS: PDSCH slot aggregation case</w:t>
                            </w:r>
                          </w:p>
                          <w:p w14:paraId="4531FF86" w14:textId="77777777" w:rsidR="001643D6" w:rsidRPr="00A56E94" w:rsidRDefault="001643D6" w:rsidP="001643D6">
                            <w:pPr>
                              <w:pStyle w:val="ListParagraph"/>
                              <w:numPr>
                                <w:ilvl w:val="1"/>
                                <w:numId w:val="26"/>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Alt2: PDSCH is prioritized depending on scheduling offset</w:t>
                            </w:r>
                          </w:p>
                          <w:p w14:paraId="2A248874" w14:textId="77777777" w:rsidR="001643D6" w:rsidRPr="00A56E94" w:rsidRDefault="001643D6" w:rsidP="001643D6">
                            <w:pPr>
                              <w:pStyle w:val="ListParagraph"/>
                              <w:numPr>
                                <w:ilvl w:val="1"/>
                                <w:numId w:val="27"/>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Before threshold, CORESET is prioritized</w:t>
                            </w:r>
                          </w:p>
                          <w:p w14:paraId="56939CA3" w14:textId="77777777" w:rsidR="001643D6" w:rsidRDefault="001643D6" w:rsidP="001643D6">
                            <w:pPr>
                              <w:pStyle w:val="ListParagraph"/>
                              <w:numPr>
                                <w:ilvl w:val="1"/>
                                <w:numId w:val="27"/>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After threshold, PDSCH is prioritized</w:t>
                            </w:r>
                          </w:p>
                          <w:p w14:paraId="77ECF287" w14:textId="77777777" w:rsidR="001643D6" w:rsidRPr="007537EF" w:rsidRDefault="001643D6" w:rsidP="001643D6">
                            <w:pPr>
                              <w:pStyle w:val="ListParagraph"/>
                              <w:overflowPunct/>
                              <w:autoSpaceDE/>
                              <w:autoSpaceDN/>
                              <w:adjustRightInd/>
                              <w:ind w:left="1440"/>
                              <w:textAlignment w:val="auto"/>
                              <w:rPr>
                                <w:rFonts w:ascii="Arial" w:hAnsi="Arial" w:cs="Arial"/>
                                <w:sz w:val="20"/>
                                <w:szCs w:val="20"/>
                                <w:lang w:eastAsia="zh-CN"/>
                              </w:rPr>
                            </w:pPr>
                          </w:p>
                          <w:p w14:paraId="582112A9" w14:textId="77777777" w:rsidR="001643D6" w:rsidRPr="00203F9E" w:rsidRDefault="001643D6" w:rsidP="001643D6">
                            <w:pPr>
                              <w:rPr>
                                <w:rFonts w:ascii="Arial" w:hAnsi="Arial" w:cs="Arial"/>
                                <w:b/>
                                <w:lang w:eastAsia="zh-CN"/>
                              </w:rPr>
                            </w:pPr>
                            <w:r w:rsidRPr="00203F9E">
                              <w:rPr>
                                <w:rFonts w:ascii="Arial" w:hAnsi="Arial" w:cs="Arial"/>
                                <w:b/>
                                <w:highlight w:val="yellow"/>
                                <w:lang w:val="en-US" w:eastAsia="zh-CN"/>
                              </w:rPr>
                              <w:t>Conclusion from RAN1#92b:</w:t>
                            </w:r>
                          </w:p>
                          <w:p w14:paraId="07D5D3B6" w14:textId="77777777" w:rsidR="001643D6" w:rsidRPr="007537EF" w:rsidRDefault="001643D6" w:rsidP="001643D6">
                            <w:pPr>
                              <w:rPr>
                                <w:rFonts w:ascii="Arial" w:hAnsi="Arial" w:cs="Arial"/>
                                <w:b/>
                                <w:lang w:val="en-US" w:eastAsia="zh-CN"/>
                              </w:rPr>
                            </w:pPr>
                            <w:r w:rsidRPr="007537EF">
                              <w:rPr>
                                <w:rFonts w:ascii="Arial" w:hAnsi="Arial" w:cs="Arial"/>
                                <w:b/>
                                <w:lang w:val="en-US" w:eastAsia="zh-CN"/>
                              </w:rPr>
                              <w:t>For further discussion in RAN1#93</w:t>
                            </w:r>
                          </w:p>
                          <w:p w14:paraId="31279953" w14:textId="77777777" w:rsidR="001643D6" w:rsidRPr="007537EF" w:rsidRDefault="001643D6" w:rsidP="001643D6">
                            <w:pPr>
                              <w:pStyle w:val="ListParagraph"/>
                              <w:numPr>
                                <w:ilvl w:val="0"/>
                                <w:numId w:val="25"/>
                              </w:numPr>
                              <w:rPr>
                                <w:rFonts w:ascii="Arial" w:hAnsi="Arial" w:cs="Arial"/>
                                <w:sz w:val="20"/>
                                <w:szCs w:val="20"/>
                                <w:lang w:val="en-US" w:eastAsia="zh-CN"/>
                              </w:rPr>
                            </w:pPr>
                            <w:r w:rsidRPr="007537EF">
                              <w:rPr>
                                <w:rFonts w:ascii="Arial" w:hAnsi="Arial" w:cs="Arial"/>
                                <w:sz w:val="20"/>
                                <w:szCs w:val="20"/>
                                <w:lang w:eastAsia="zh-CN"/>
                              </w:rPr>
                              <w:t>RAN4 agreement exists for SSB-RRM + PDSCH multiplexing for non-CA and CA cases</w:t>
                            </w:r>
                          </w:p>
                          <w:p w14:paraId="5731E56F" w14:textId="77777777" w:rsidR="001643D6" w:rsidRPr="007537EF" w:rsidRDefault="001643D6" w:rsidP="001643D6">
                            <w:pPr>
                              <w:pStyle w:val="ListParagraph"/>
                              <w:numPr>
                                <w:ilvl w:val="0"/>
                                <w:numId w:val="25"/>
                              </w:numPr>
                              <w:rPr>
                                <w:rFonts w:ascii="Arial" w:eastAsia="Malgun Gothic" w:hAnsi="Arial" w:cs="Arial"/>
                                <w:sz w:val="20"/>
                                <w:szCs w:val="20"/>
                                <w:lang w:eastAsia="zh-CN"/>
                              </w:rPr>
                            </w:pPr>
                            <w:r w:rsidRPr="007537EF">
                              <w:rPr>
                                <w:rFonts w:ascii="Arial" w:hAnsi="Arial" w:cs="Arial"/>
                                <w:sz w:val="20"/>
                                <w:szCs w:val="20"/>
                                <w:lang w:eastAsia="zh-CN"/>
                              </w:rPr>
                              <w:t>Consider at least the following alternatives. At least for cases outside SMTC window (SSB-RLM+PDSCH, SSB-BM+PDSCH) including CA:</w:t>
                            </w:r>
                          </w:p>
                          <w:p w14:paraId="303BBCD3" w14:textId="77777777" w:rsidR="001643D6" w:rsidRPr="007537EF" w:rsidRDefault="001643D6" w:rsidP="001643D6">
                            <w:pPr>
                              <w:pStyle w:val="ListParagraph"/>
                              <w:numPr>
                                <w:ilvl w:val="1"/>
                                <w:numId w:val="25"/>
                              </w:numPr>
                              <w:rPr>
                                <w:rFonts w:ascii="Arial" w:hAnsi="Arial" w:cs="Arial"/>
                                <w:sz w:val="20"/>
                                <w:szCs w:val="20"/>
                                <w:lang w:eastAsia="zh-CN"/>
                              </w:rPr>
                            </w:pPr>
                            <w:r w:rsidRPr="007537EF">
                              <w:rPr>
                                <w:rFonts w:ascii="Arial" w:hAnsi="Arial" w:cs="Arial"/>
                                <w:sz w:val="20"/>
                                <w:szCs w:val="20"/>
                                <w:lang w:eastAsia="zh-CN"/>
                              </w:rPr>
                              <w:t>Alt 1: (multiplexing restriction) Extend the RAN4 agreement to the case of SSB+PDSCH multiplexing for both CA and non-CA without PDSCH associated with SI-RNTI, P-RNTI. This means that the UE is not expected to receive PDSCH on SSB symbols (for same numerology in FR2)</w:t>
                            </w:r>
                          </w:p>
                          <w:p w14:paraId="7EC7BAE6" w14:textId="77777777" w:rsidR="001643D6" w:rsidRPr="007537EF" w:rsidRDefault="001643D6" w:rsidP="001643D6">
                            <w:pPr>
                              <w:pStyle w:val="ListParagraph"/>
                              <w:numPr>
                                <w:ilvl w:val="1"/>
                                <w:numId w:val="25"/>
                              </w:numPr>
                              <w:rPr>
                                <w:rFonts w:ascii="Arial" w:hAnsi="Arial" w:cs="Arial"/>
                                <w:sz w:val="20"/>
                                <w:szCs w:val="20"/>
                                <w:lang w:eastAsia="zh-CN"/>
                              </w:rPr>
                            </w:pPr>
                            <w:r w:rsidRPr="007537EF">
                              <w:rPr>
                                <w:rFonts w:ascii="Arial" w:hAnsi="Arial" w:cs="Arial"/>
                                <w:sz w:val="20"/>
                                <w:szCs w:val="20"/>
                                <w:lang w:eastAsia="zh-CN"/>
                              </w:rPr>
                              <w:t>Alt 2: gNB will ensure at least spatial QCL</w:t>
                            </w:r>
                          </w:p>
                          <w:p w14:paraId="4F59F800" w14:textId="77777777" w:rsidR="001643D6" w:rsidRPr="007537EF" w:rsidRDefault="001643D6" w:rsidP="001643D6">
                            <w:pPr>
                              <w:pStyle w:val="ListParagraph"/>
                              <w:numPr>
                                <w:ilvl w:val="1"/>
                                <w:numId w:val="25"/>
                              </w:numPr>
                              <w:rPr>
                                <w:rFonts w:ascii="Arial" w:hAnsi="Arial" w:cs="Arial"/>
                                <w:sz w:val="20"/>
                                <w:szCs w:val="20"/>
                                <w:lang w:eastAsia="zh-CN"/>
                              </w:rPr>
                            </w:pPr>
                            <w:r w:rsidRPr="007537EF">
                              <w:rPr>
                                <w:rFonts w:ascii="Arial" w:hAnsi="Arial" w:cs="Arial"/>
                                <w:sz w:val="20"/>
                                <w:szCs w:val="20"/>
                                <w:lang w:eastAsia="zh-CN"/>
                              </w:rPr>
                              <w:t>Alt 3: The UE is not expected to perform Rx beam refinement on SSB locations (Rx beam refinement may be associated with BM, RLM, BFD)</w:t>
                            </w:r>
                          </w:p>
                          <w:p w14:paraId="498BE7F3" w14:textId="77777777" w:rsidR="001643D6" w:rsidRPr="00F9343E" w:rsidRDefault="001643D6" w:rsidP="001643D6">
                            <w:pPr>
                              <w:rPr>
                                <w:rFonts w:ascii="Arial" w:hAnsi="Arial" w:cs="Arial"/>
                                <w:lang w:eastAsia="x-none"/>
                              </w:rPr>
                            </w:pPr>
                            <w:r w:rsidRPr="007537EF">
                              <w:rPr>
                                <w:rFonts w:ascii="Arial" w:hAnsi="Arial" w:cs="Arial"/>
                                <w:lang w:val="en-US" w:eastAsia="zh-CN"/>
                              </w:rPr>
                              <w:t>Note: The above applies to the case with same numerology for SSB and PDSCH. The case with different numerologies for SSB and PDSCH is to be addressed.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C0DBB0D" id="Text Box 2" o:spid="_x0000_s1027" type="#_x0000_t202" style="width:476.25pt;height:8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" fillcolor="white [3201]" strokeweight=".5pt">
                <v:textbox style="mso-fit-shape-to-text:t">
                  <w:txbxContent>
                    <w:p w14:paraId="08A2C600" w14:textId="77777777" w:rsidR="004E60E9" w:rsidRPr="00A56E94" w:rsidRDefault="004E60E9" w:rsidP="004E60E9">
                      <w:pPr>
                        <w:pStyle w:val="ListParagraph"/>
                        <w:ind w:left="0"/>
                        <w:rPr>
                          <w:rFonts w:ascii="Arial" w:hAnsi="Arial" w:cs="Arial"/>
                          <w:b/>
                          <w:sz w:val="20"/>
                          <w:szCs w:val="20"/>
                          <w:lang w:eastAsia="zh-CN"/>
                        </w:rPr>
                      </w:pPr>
                      <w:r w:rsidRPr="00A56E94">
                        <w:rPr>
                          <w:rFonts w:ascii="Arial" w:hAnsi="Arial" w:cs="Arial"/>
                          <w:b/>
                          <w:sz w:val="20"/>
                          <w:szCs w:val="20"/>
                          <w:lang w:eastAsia="zh-CN"/>
                        </w:rPr>
                        <w:t>For further study until the next meeting</w:t>
                      </w:r>
                    </w:p>
                    <w:p w14:paraId="6792A3DF" w14:textId="77777777" w:rsidR="004E60E9" w:rsidRPr="00A56E94" w:rsidRDefault="004E60E9" w:rsidP="004E60E9">
                      <w:pPr>
                        <w:rPr>
                          <w:rFonts w:ascii="Arial" w:hAnsi="Arial" w:cs="Arial"/>
                          <w:lang w:eastAsia="x-none"/>
                        </w:rPr>
                      </w:pPr>
                      <w:r w:rsidRPr="00A56E94">
                        <w:rPr>
                          <w:rFonts w:ascii="Arial" w:hAnsi="Arial" w:cs="Arial"/>
                          <w:lang w:eastAsia="x-none"/>
                        </w:rPr>
                        <w:t xml:space="preserve">For the case of </w:t>
                      </w:r>
                      <w:r w:rsidRPr="00A56E94">
                        <w:rPr>
                          <w:rFonts w:ascii="Arial" w:hAnsi="Arial" w:cs="Arial"/>
                          <w:lang w:val="en-US" w:eastAsia="zh-CN"/>
                        </w:rPr>
                        <w:t>CSIRS+PDSCH on the same OFDM symbols where spatial QCL is configured for CSI-RS</w:t>
                      </w:r>
                    </w:p>
                    <w:p w14:paraId="7FA592DA" w14:textId="77777777" w:rsidR="004E60E9" w:rsidRPr="00A56E94" w:rsidRDefault="004E60E9" w:rsidP="004E60E9">
                      <w:pPr>
                        <w:pStyle w:val="ListParagraph"/>
                        <w:numPr>
                          <w:ilvl w:val="0"/>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NW configuration should ensure spatial QCL</w:t>
                      </w:r>
                    </w:p>
                    <w:p w14:paraId="0DFFA42B" w14:textId="77777777" w:rsidR="004E60E9" w:rsidRPr="00A56E94" w:rsidRDefault="004E60E9" w:rsidP="004E60E9">
                      <w:pPr>
                        <w:pStyle w:val="ListParagraph"/>
                        <w:numPr>
                          <w:ilvl w:val="1"/>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UE is required to decode PDSCH that is overlapping with one or more symbols configured with CSI-RS with repetition=ON</w:t>
                      </w:r>
                    </w:p>
                    <w:p w14:paraId="2349B98C" w14:textId="77777777" w:rsidR="004E60E9" w:rsidRPr="00A56E94" w:rsidRDefault="004E60E9" w:rsidP="004E60E9">
                      <w:pPr>
                        <w:pStyle w:val="ListParagraph"/>
                        <w:numPr>
                          <w:ilvl w:val="1"/>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Note: The UE is not expected to perform Rx beam refinement on CSIRS symbols configured with CSI-RS with repetition=ON</w:t>
                      </w:r>
                    </w:p>
                    <w:p w14:paraId="5E6004FA" w14:textId="77777777" w:rsidR="004E60E9" w:rsidRPr="00A56E94" w:rsidRDefault="004E60E9" w:rsidP="004E60E9">
                      <w:pPr>
                        <w:pStyle w:val="ListParagraph"/>
                        <w:numPr>
                          <w:ilvl w:val="0"/>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NW configuration should ensure spatial QCL</w:t>
                      </w:r>
                    </w:p>
                    <w:p w14:paraId="24ABD1D9" w14:textId="77777777" w:rsidR="004E60E9" w:rsidRPr="00A56E94" w:rsidRDefault="004E60E9" w:rsidP="004E60E9">
                      <w:pPr>
                        <w:pStyle w:val="ListParagraph"/>
                        <w:numPr>
                          <w:ilvl w:val="1"/>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UE is expected to symbol level rate-match PDSCH that is overlapping with one or more symbols on the symbols configured with CSI-RS with repetition=ON</w:t>
                      </w:r>
                    </w:p>
                    <w:p w14:paraId="6E9E424D" w14:textId="77777777" w:rsidR="004E60E9" w:rsidRPr="00A56E94" w:rsidRDefault="004E60E9" w:rsidP="004E60E9">
                      <w:pPr>
                        <w:pStyle w:val="ListParagraph"/>
                        <w:numPr>
                          <w:ilvl w:val="2"/>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DMRS should not be affected by rate matching</w:t>
                      </w:r>
                    </w:p>
                    <w:p w14:paraId="48628752" w14:textId="77777777" w:rsidR="004E60E9" w:rsidRPr="00A56E94" w:rsidRDefault="004E60E9" w:rsidP="004E60E9">
                      <w:pPr>
                        <w:pStyle w:val="ListParagraph"/>
                        <w:numPr>
                          <w:ilvl w:val="0"/>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NW configuration should ensure spatial QCL</w:t>
                      </w:r>
                    </w:p>
                    <w:p w14:paraId="06EE3EAB" w14:textId="77777777" w:rsidR="004E60E9" w:rsidRPr="00A56E94" w:rsidRDefault="004E60E9" w:rsidP="004E60E9">
                      <w:pPr>
                        <w:pStyle w:val="ListParagraph"/>
                        <w:numPr>
                          <w:ilvl w:val="1"/>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UE is not expected to receive PDSCH that is overlapping with one or more symbols configured with CSI-RS with repetition=ON</w:t>
                      </w:r>
                    </w:p>
                    <w:p w14:paraId="7CE6CC7B" w14:textId="77777777" w:rsidR="004E60E9" w:rsidRPr="00A56E94" w:rsidRDefault="004E60E9" w:rsidP="004E60E9">
                      <w:pPr>
                        <w:pStyle w:val="ListParagraph"/>
                        <w:numPr>
                          <w:ilvl w:val="2"/>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DMRS should not be affected by rate matching</w:t>
                      </w:r>
                      <w:r>
                        <w:rPr>
                          <w:rFonts w:ascii="Arial" w:hAnsi="Arial" w:cs="Arial"/>
                          <w:sz w:val="20"/>
                          <w:szCs w:val="20"/>
                          <w:lang w:val="sv-SE" w:eastAsia="zh-CN"/>
                        </w:rPr>
                        <w:t>(</w:t>
                      </w:r>
                    </w:p>
                    <w:p w14:paraId="49BFF836" w14:textId="77777777" w:rsidR="004E60E9" w:rsidRDefault="004E60E9" w:rsidP="001643D6">
                      <w:pPr>
                        <w:pStyle w:val="ListParagraph"/>
                        <w:ind w:left="0"/>
                        <w:rPr>
                          <w:rFonts w:ascii="Arial" w:hAnsi="Arial" w:cs="Arial"/>
                          <w:b/>
                          <w:sz w:val="20"/>
                          <w:szCs w:val="20"/>
                          <w:lang w:eastAsia="zh-CN"/>
                        </w:rPr>
                      </w:pPr>
                    </w:p>
                    <w:p w14:paraId="4F95B3C7" w14:textId="3D3F8AE3" w:rsidR="001643D6" w:rsidRPr="00A56E94" w:rsidRDefault="001643D6" w:rsidP="001643D6">
                      <w:pPr>
                        <w:pStyle w:val="ListParagraph"/>
                        <w:ind w:left="0"/>
                        <w:rPr>
                          <w:rFonts w:ascii="Arial" w:hAnsi="Arial" w:cs="Arial"/>
                          <w:b/>
                          <w:sz w:val="20"/>
                          <w:szCs w:val="20"/>
                          <w:lang w:eastAsia="zh-CN"/>
                        </w:rPr>
                      </w:pPr>
                      <w:r w:rsidRPr="00A56E94">
                        <w:rPr>
                          <w:rFonts w:ascii="Arial" w:hAnsi="Arial" w:cs="Arial"/>
                          <w:b/>
                          <w:sz w:val="20"/>
                          <w:szCs w:val="20"/>
                          <w:lang w:eastAsia="zh-CN"/>
                        </w:rPr>
                        <w:t>For further study until the next meeting</w:t>
                      </w:r>
                    </w:p>
                    <w:p w14:paraId="3D1EC3C4" w14:textId="77777777" w:rsidR="001643D6" w:rsidRPr="00A56E94" w:rsidRDefault="001643D6" w:rsidP="001643D6">
                      <w:pPr>
                        <w:rPr>
                          <w:rFonts w:ascii="Arial" w:hAnsi="Arial" w:cs="Arial"/>
                          <w:lang w:eastAsia="x-none"/>
                        </w:rPr>
                      </w:pPr>
                      <w:r w:rsidRPr="00A56E94">
                        <w:rPr>
                          <w:rFonts w:ascii="Arial" w:hAnsi="Arial" w:cs="Arial"/>
                          <w:lang w:eastAsia="x-none"/>
                        </w:rPr>
                        <w:t>For the case of PDSCH+PDCCH simultaneous RX</w:t>
                      </w:r>
                      <w:r w:rsidRPr="00A56E94">
                        <w:rPr>
                          <w:rFonts w:ascii="Arial" w:hAnsi="Arial" w:cs="Arial"/>
                          <w:lang w:eastAsia="zh-CN"/>
                        </w:rPr>
                        <w:t xml:space="preserve"> in case spatial RX is configured and is different between the two channels</w:t>
                      </w:r>
                    </w:p>
                    <w:p w14:paraId="60491450" w14:textId="77777777" w:rsidR="001643D6" w:rsidRPr="00A56E94" w:rsidRDefault="001643D6" w:rsidP="001643D6">
                      <w:pPr>
                        <w:pStyle w:val="ListParagraph"/>
                        <w:numPr>
                          <w:ilvl w:val="1"/>
                          <w:numId w:val="26"/>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 xml:space="preserve">Alt1: CORESET is prioritized </w:t>
                      </w:r>
                    </w:p>
                    <w:p w14:paraId="6E9D204B" w14:textId="77777777" w:rsidR="001643D6" w:rsidRPr="00A56E94" w:rsidRDefault="001643D6" w:rsidP="001643D6">
                      <w:pPr>
                        <w:pStyle w:val="ListParagraph"/>
                        <w:numPr>
                          <w:ilvl w:val="2"/>
                          <w:numId w:val="26"/>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 xml:space="preserve">spatial QCL associated with CORESET is applied to the PDSCH </w:t>
                      </w:r>
                    </w:p>
                    <w:p w14:paraId="1CECD848" w14:textId="77777777" w:rsidR="001643D6" w:rsidRPr="00A56E94" w:rsidRDefault="001643D6" w:rsidP="001643D6">
                      <w:pPr>
                        <w:pStyle w:val="ListParagraph"/>
                        <w:numPr>
                          <w:ilvl w:val="2"/>
                          <w:numId w:val="26"/>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FFS: PDSCH slot aggregation case</w:t>
                      </w:r>
                    </w:p>
                    <w:p w14:paraId="4531FF86" w14:textId="77777777" w:rsidR="001643D6" w:rsidRPr="00A56E94" w:rsidRDefault="001643D6" w:rsidP="001643D6">
                      <w:pPr>
                        <w:pStyle w:val="ListParagraph"/>
                        <w:numPr>
                          <w:ilvl w:val="1"/>
                          <w:numId w:val="26"/>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Alt2: PDSCH is prioritized depending on scheduling offset</w:t>
                      </w:r>
                    </w:p>
                    <w:p w14:paraId="2A248874" w14:textId="77777777" w:rsidR="001643D6" w:rsidRPr="00A56E94" w:rsidRDefault="001643D6" w:rsidP="001643D6">
                      <w:pPr>
                        <w:pStyle w:val="ListParagraph"/>
                        <w:numPr>
                          <w:ilvl w:val="1"/>
                          <w:numId w:val="27"/>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Before threshold, CORESET is prioritized</w:t>
                      </w:r>
                    </w:p>
                    <w:p w14:paraId="56939CA3" w14:textId="77777777" w:rsidR="001643D6" w:rsidRDefault="001643D6" w:rsidP="001643D6">
                      <w:pPr>
                        <w:pStyle w:val="ListParagraph"/>
                        <w:numPr>
                          <w:ilvl w:val="1"/>
                          <w:numId w:val="27"/>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After threshold, PDSCH is prioritized</w:t>
                      </w:r>
                    </w:p>
                    <w:p w14:paraId="77ECF287" w14:textId="77777777" w:rsidR="001643D6" w:rsidRPr="007537EF" w:rsidRDefault="001643D6" w:rsidP="001643D6">
                      <w:pPr>
                        <w:pStyle w:val="ListParagraph"/>
                        <w:overflowPunct/>
                        <w:autoSpaceDE/>
                        <w:autoSpaceDN/>
                        <w:adjustRightInd/>
                        <w:ind w:left="1440"/>
                        <w:textAlignment w:val="auto"/>
                        <w:rPr>
                          <w:rFonts w:ascii="Arial" w:hAnsi="Arial" w:cs="Arial"/>
                          <w:sz w:val="20"/>
                          <w:szCs w:val="20"/>
                          <w:lang w:eastAsia="zh-CN"/>
                        </w:rPr>
                      </w:pPr>
                    </w:p>
                    <w:p w14:paraId="582112A9" w14:textId="77777777" w:rsidR="001643D6" w:rsidRPr="00203F9E" w:rsidRDefault="001643D6" w:rsidP="001643D6">
                      <w:pPr>
                        <w:rPr>
                          <w:rFonts w:ascii="Arial" w:hAnsi="Arial" w:cs="Arial"/>
                          <w:b/>
                          <w:lang w:eastAsia="zh-CN"/>
                        </w:rPr>
                      </w:pPr>
                      <w:r w:rsidRPr="00203F9E">
                        <w:rPr>
                          <w:rFonts w:ascii="Arial" w:hAnsi="Arial" w:cs="Arial"/>
                          <w:b/>
                          <w:highlight w:val="yellow"/>
                          <w:lang w:val="en-US" w:eastAsia="zh-CN"/>
                        </w:rPr>
                        <w:t>Conclusion from RAN1#92b:</w:t>
                      </w:r>
                    </w:p>
                    <w:p w14:paraId="07D5D3B6" w14:textId="77777777" w:rsidR="001643D6" w:rsidRPr="007537EF" w:rsidRDefault="001643D6" w:rsidP="001643D6">
                      <w:pPr>
                        <w:rPr>
                          <w:rFonts w:ascii="Arial" w:hAnsi="Arial" w:cs="Arial"/>
                          <w:b/>
                          <w:lang w:val="en-US" w:eastAsia="zh-CN"/>
                        </w:rPr>
                      </w:pPr>
                      <w:r w:rsidRPr="007537EF">
                        <w:rPr>
                          <w:rFonts w:ascii="Arial" w:hAnsi="Arial" w:cs="Arial"/>
                          <w:b/>
                          <w:lang w:val="en-US" w:eastAsia="zh-CN"/>
                        </w:rPr>
                        <w:t>For further discussion in RAN1#93</w:t>
                      </w:r>
                    </w:p>
                    <w:p w14:paraId="31279953" w14:textId="77777777" w:rsidR="001643D6" w:rsidRPr="007537EF" w:rsidRDefault="001643D6" w:rsidP="001643D6">
                      <w:pPr>
                        <w:pStyle w:val="ListParagraph"/>
                        <w:numPr>
                          <w:ilvl w:val="0"/>
                          <w:numId w:val="25"/>
                        </w:numPr>
                        <w:rPr>
                          <w:rFonts w:ascii="Arial" w:hAnsi="Arial" w:cs="Arial"/>
                          <w:sz w:val="20"/>
                          <w:szCs w:val="20"/>
                          <w:lang w:val="en-US" w:eastAsia="zh-CN"/>
                        </w:rPr>
                      </w:pPr>
                      <w:r w:rsidRPr="007537EF">
                        <w:rPr>
                          <w:rFonts w:ascii="Arial" w:hAnsi="Arial" w:cs="Arial"/>
                          <w:sz w:val="20"/>
                          <w:szCs w:val="20"/>
                          <w:lang w:eastAsia="zh-CN"/>
                        </w:rPr>
                        <w:t>RAN4 agreement exists for SSB-RRM + PDSCH multiplexing for non-CA and CA cases</w:t>
                      </w:r>
                    </w:p>
                    <w:p w14:paraId="5731E56F" w14:textId="77777777" w:rsidR="001643D6" w:rsidRPr="007537EF" w:rsidRDefault="001643D6" w:rsidP="001643D6">
                      <w:pPr>
                        <w:pStyle w:val="ListParagraph"/>
                        <w:numPr>
                          <w:ilvl w:val="0"/>
                          <w:numId w:val="25"/>
                        </w:numPr>
                        <w:rPr>
                          <w:rFonts w:ascii="Arial" w:eastAsia="Malgun Gothic" w:hAnsi="Arial" w:cs="Arial"/>
                          <w:sz w:val="20"/>
                          <w:szCs w:val="20"/>
                          <w:lang w:eastAsia="zh-CN"/>
                        </w:rPr>
                      </w:pPr>
                      <w:r w:rsidRPr="007537EF">
                        <w:rPr>
                          <w:rFonts w:ascii="Arial" w:hAnsi="Arial" w:cs="Arial"/>
                          <w:sz w:val="20"/>
                          <w:szCs w:val="20"/>
                          <w:lang w:eastAsia="zh-CN"/>
                        </w:rPr>
                        <w:t>Consider at least the following alternatives. At least for cases outside SMTC window (SSB-RLM+PDSCH, SSB-BM+PDSCH) including CA:</w:t>
                      </w:r>
                    </w:p>
                    <w:p w14:paraId="303BBCD3" w14:textId="77777777" w:rsidR="001643D6" w:rsidRPr="007537EF" w:rsidRDefault="001643D6" w:rsidP="001643D6">
                      <w:pPr>
                        <w:pStyle w:val="ListParagraph"/>
                        <w:numPr>
                          <w:ilvl w:val="1"/>
                          <w:numId w:val="25"/>
                        </w:numPr>
                        <w:rPr>
                          <w:rFonts w:ascii="Arial" w:hAnsi="Arial" w:cs="Arial"/>
                          <w:sz w:val="20"/>
                          <w:szCs w:val="20"/>
                          <w:lang w:eastAsia="zh-CN"/>
                        </w:rPr>
                      </w:pPr>
                      <w:r w:rsidRPr="007537EF">
                        <w:rPr>
                          <w:rFonts w:ascii="Arial" w:hAnsi="Arial" w:cs="Arial"/>
                          <w:sz w:val="20"/>
                          <w:szCs w:val="20"/>
                          <w:lang w:eastAsia="zh-CN"/>
                        </w:rPr>
                        <w:t>Alt 1: (multiplexing restriction) Extend the RAN4 agreement to the case of SSB+PDSCH multiplexing for both CA and non-CA without PDSCH associated with SI-RNTI, P-RNTI. This means that the UE is not expected to receive PDSCH on SSB symbols (for same numerology in FR2)</w:t>
                      </w:r>
                    </w:p>
                    <w:p w14:paraId="7EC7BAE6" w14:textId="77777777" w:rsidR="001643D6" w:rsidRPr="007537EF" w:rsidRDefault="001643D6" w:rsidP="001643D6">
                      <w:pPr>
                        <w:pStyle w:val="ListParagraph"/>
                        <w:numPr>
                          <w:ilvl w:val="1"/>
                          <w:numId w:val="25"/>
                        </w:numPr>
                        <w:rPr>
                          <w:rFonts w:ascii="Arial" w:hAnsi="Arial" w:cs="Arial"/>
                          <w:sz w:val="20"/>
                          <w:szCs w:val="20"/>
                          <w:lang w:eastAsia="zh-CN"/>
                        </w:rPr>
                      </w:pPr>
                      <w:r w:rsidRPr="007537EF">
                        <w:rPr>
                          <w:rFonts w:ascii="Arial" w:hAnsi="Arial" w:cs="Arial"/>
                          <w:sz w:val="20"/>
                          <w:szCs w:val="20"/>
                          <w:lang w:eastAsia="zh-CN"/>
                        </w:rPr>
                        <w:t>Alt 2: gNB will ensure at least spatial QCL</w:t>
                      </w:r>
                    </w:p>
                    <w:p w14:paraId="4F59F800" w14:textId="77777777" w:rsidR="001643D6" w:rsidRPr="007537EF" w:rsidRDefault="001643D6" w:rsidP="001643D6">
                      <w:pPr>
                        <w:pStyle w:val="ListParagraph"/>
                        <w:numPr>
                          <w:ilvl w:val="1"/>
                          <w:numId w:val="25"/>
                        </w:numPr>
                        <w:rPr>
                          <w:rFonts w:ascii="Arial" w:hAnsi="Arial" w:cs="Arial"/>
                          <w:sz w:val="20"/>
                          <w:szCs w:val="20"/>
                          <w:lang w:eastAsia="zh-CN"/>
                        </w:rPr>
                      </w:pPr>
                      <w:r w:rsidRPr="007537EF">
                        <w:rPr>
                          <w:rFonts w:ascii="Arial" w:hAnsi="Arial" w:cs="Arial"/>
                          <w:sz w:val="20"/>
                          <w:szCs w:val="20"/>
                          <w:lang w:eastAsia="zh-CN"/>
                        </w:rPr>
                        <w:t>Alt 3: The UE is not expected to perform Rx beam refinement on SSB locations (Rx beam refinement may be associated with BM, RLM, BFD)</w:t>
                      </w:r>
                    </w:p>
                    <w:p w14:paraId="498BE7F3" w14:textId="77777777" w:rsidR="001643D6" w:rsidRPr="00F9343E" w:rsidRDefault="001643D6" w:rsidP="001643D6">
                      <w:pPr>
                        <w:rPr>
                          <w:rFonts w:ascii="Arial" w:hAnsi="Arial" w:cs="Arial"/>
                          <w:lang w:eastAsia="x-none"/>
                        </w:rPr>
                      </w:pPr>
                      <w:r w:rsidRPr="007537EF">
                        <w:rPr>
                          <w:rFonts w:ascii="Arial" w:hAnsi="Arial" w:cs="Arial"/>
                          <w:lang w:val="en-US" w:eastAsia="zh-CN"/>
                        </w:rPr>
                        <w:t>Note: The above applies to the case with same numerology for SSB and PDSCH. The case with different numerologies for SSB and PDSCH is to be addressed.</w:t>
                      </w:r>
                    </w:p>
                  </w:txbxContent>
                </v:textbox>
                <w10:anchorlock/>
              </v:shape>
            </w:pict>
          </mc:Fallback>
        </mc:AlternateContent>
      </w:r>
    </w:p>
    <w:p w14:paraId="0E4313D0" w14:textId="15FD3A68" w:rsidR="001643D6" w:rsidRDefault="001643D6" w:rsidP="001643D6">
      <w:pPr>
        <w:pStyle w:val="BodyText"/>
      </w:pPr>
      <w:r>
        <w:t>The following agreement from RAN4 #</w:t>
      </w:r>
      <w:r w:rsidR="00C90263">
        <w:t>87</w:t>
      </w:r>
      <w:r>
        <w:t xml:space="preserve"> are also applicable:</w:t>
      </w:r>
    </w:p>
    <w:p w14:paraId="3E5BD3D3" w14:textId="77777777" w:rsidR="001643D6" w:rsidRDefault="001643D6" w:rsidP="001643D6">
      <w:pPr>
        <w:pStyle w:val="BodyText"/>
      </w:pPr>
      <w:r>
        <w:rPr>
          <w:noProof/>
        </w:rPr>
        <w:lastRenderedPageBreak/>
        <mc:AlternateContent>
          <mc:Choice Requires="wps">
            <w:drawing>
              <wp:inline distT="0" distB="0" distL="0" distR="0" wp14:anchorId="5BDE8BD1" wp14:editId="03A6BF4D">
                <wp:extent cx="6120765" cy="4276932"/>
                <wp:effectExtent l="0" t="0" r="13335" b="19050"/>
                <wp:docPr id="4" name="Text Box 4"/>
                <wp:cNvGraphicFramePr/>
                <a:graphic xmlns:a="http://schemas.openxmlformats.org/drawingml/2006/main">
                  <a:graphicData uri="http://schemas.microsoft.com/office/word/2010/wordprocessingShape">
                    <wps:wsp>
                      <wps:cNvSpPr txBox="1"/>
                      <wps:spPr>
                        <a:xfrm>
                          <a:off x="0" y="0"/>
                          <a:ext cx="6120765" cy="4276932"/>
                        </a:xfrm>
                        <a:prstGeom prst="rect">
                          <a:avLst/>
                        </a:prstGeom>
                        <a:solidFill>
                          <a:schemeClr val="lt1"/>
                        </a:solidFill>
                        <a:ln w="6350">
                          <a:solidFill>
                            <a:prstClr val="black"/>
                          </a:solidFill>
                        </a:ln>
                      </wps:spPr>
                      <wps:txbx>
                        <w:txbxContent>
                          <w:p w14:paraId="2C5B901E" w14:textId="77777777" w:rsidR="001643D6" w:rsidRPr="00E10F44" w:rsidRDefault="001643D6" w:rsidP="001643D6">
                            <w:pPr>
                              <w:rPr>
                                <w:rFonts w:ascii="Arial" w:hAnsi="Arial" w:cs="Arial"/>
                                <w:b/>
                                <w:u w:val="single"/>
                                <w:lang w:val="en-US" w:eastAsia="zh-CN"/>
                              </w:rPr>
                            </w:pPr>
                            <w:r w:rsidRPr="00E10F44">
                              <w:rPr>
                                <w:rFonts w:ascii="Arial" w:hAnsi="Arial" w:cs="Arial"/>
                                <w:b/>
                                <w:highlight w:val="green"/>
                                <w:u w:val="single"/>
                                <w:lang w:val="en-US" w:eastAsia="zh-CN"/>
                              </w:rPr>
                              <w:t>Agreements</w:t>
                            </w:r>
                            <w:r>
                              <w:rPr>
                                <w:rFonts w:ascii="Arial" w:hAnsi="Arial" w:cs="Arial"/>
                                <w:b/>
                                <w:highlight w:val="green"/>
                                <w:u w:val="single"/>
                                <w:lang w:val="en-US" w:eastAsia="zh-CN"/>
                              </w:rPr>
                              <w:t xml:space="preserve"> (aspects concerning different numerology have been omitted)</w:t>
                            </w:r>
                            <w:r w:rsidRPr="00E10F44">
                              <w:rPr>
                                <w:rFonts w:ascii="Arial" w:hAnsi="Arial" w:cs="Arial"/>
                                <w:b/>
                                <w:highlight w:val="green"/>
                                <w:u w:val="single"/>
                                <w:lang w:val="en-US" w:eastAsia="zh-CN"/>
                              </w:rPr>
                              <w:t>:</w:t>
                            </w:r>
                          </w:p>
                          <w:p w14:paraId="4FB49209" w14:textId="77777777" w:rsidR="001643D6" w:rsidRPr="00E10F44" w:rsidRDefault="001643D6" w:rsidP="001643D6">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RAN4 defines requirements regarding scheduling availability during SSB based L3 measurement, SSB based RLM, CSI-RS based RLM, SSB based L1-RSRP measurement, CSI-RS based L1-RSRP measurement, SSB based beam failure detection and CSI-RS based beam failure detection in Rel-15.</w:t>
                            </w:r>
                          </w:p>
                          <w:p w14:paraId="5D533384" w14:textId="77777777" w:rsidR="001643D6" w:rsidRPr="00E10F44" w:rsidRDefault="001643D6" w:rsidP="001643D6">
                            <w:pPr>
                              <w:numPr>
                                <w:ilvl w:val="1"/>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RAN4 also defines requirements regarding scheduling availability during CSI-RS based L3 measurement if RRM requirements for CSI-RS based L3 measurement are defined in Rel-15.</w:t>
                            </w:r>
                          </w:p>
                          <w:p w14:paraId="5BEC3D65" w14:textId="77777777" w:rsidR="001643D6" w:rsidRPr="00E10F44" w:rsidRDefault="001643D6" w:rsidP="001643D6">
                            <w:pPr>
                              <w:numPr>
                                <w:ilvl w:val="0"/>
                                <w:numId w:val="28"/>
                              </w:numPr>
                              <w:overflowPunct/>
                              <w:autoSpaceDE/>
                              <w:autoSpaceDN/>
                              <w:adjustRightInd/>
                              <w:spacing w:after="160" w:line="256" w:lineRule="auto"/>
                              <w:textAlignment w:val="auto"/>
                              <w:rPr>
                                <w:rFonts w:ascii="Arial" w:hAnsi="Arial" w:cs="Arial"/>
                                <w:lang w:val="en-US" w:eastAsia="zh-CN"/>
                              </w:rPr>
                            </w:pPr>
                            <w:bookmarkStart w:id="1" w:name="_Hlk525717963"/>
                            <w:r w:rsidRPr="00E10F44">
                              <w:rPr>
                                <w:rFonts w:ascii="Arial" w:hAnsi="Arial" w:cs="Arial"/>
                                <w:lang w:val="en-US" w:eastAsia="zh-CN"/>
                              </w:rPr>
                              <w:t>For requirements regarding scheduling availability during SSB based RLM, CSI-RS based RLM, SSB based L1-RSRP measurement, CSI-RS based L1-RSRP measurement, SSB based beam failure detection and CSI-RS based beam failure detection, scheduling restriction due to those procedures is not applied to any other symbols than RS symbols to be monitored.</w:t>
                            </w:r>
                          </w:p>
                          <w:bookmarkEnd w:id="1"/>
                          <w:p w14:paraId="10FC41DB" w14:textId="77777777" w:rsidR="001643D6" w:rsidRPr="00E10F44" w:rsidRDefault="001643D6" w:rsidP="001643D6">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Scheduling restriction due to Rx beamforming aspect is applied during CSI-RS based L1-RSRP measurement on FR2 serving cell when repetition of CSI-RS resource set is on.</w:t>
                            </w:r>
                          </w:p>
                          <w:p w14:paraId="38773332" w14:textId="77777777" w:rsidR="001643D6" w:rsidRPr="00E10F44" w:rsidRDefault="001643D6" w:rsidP="001643D6">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When UE performs RLM, BFD and/or L1-RSRP measurement on FR1 serving cell, same scheduling restriction applies to all serving cells in the same band and no scheduling restriction applies to all serving cells in the different band in FR1 and FR2.</w:t>
                            </w:r>
                          </w:p>
                          <w:p w14:paraId="4FF3C753" w14:textId="77777777" w:rsidR="001643D6" w:rsidRPr="000D74BD" w:rsidRDefault="001643D6" w:rsidP="001643D6">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When UE performs RLM, BFD and/or L1-RSRP measurement on FR2 serving cell, same scheduling restriction applies to all serving cells in the same band and no scheduling restriction applies to all serving cells in FR1.</w:t>
                            </w:r>
                          </w:p>
                          <w:p w14:paraId="5632A3E7" w14:textId="77777777" w:rsidR="001643D6" w:rsidRPr="00E10F44" w:rsidRDefault="001643D6" w:rsidP="001643D6">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 xml:space="preserve">When UE performs SSB based L1-RSRP measurement in FR2, </w:t>
                            </w:r>
                          </w:p>
                          <w:p w14:paraId="6FC6AC35" w14:textId="77777777" w:rsidR="001643D6" w:rsidRPr="00097120" w:rsidRDefault="001643D6" w:rsidP="001643D6">
                            <w:pPr>
                              <w:numPr>
                                <w:ilvl w:val="1"/>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scheduling restriction applies to RS symbols to be monitored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BDE8BD1" id="Text Box 4" o:spid="_x0000_s1028" type="#_x0000_t202" style="width:481.95pt;height:33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" fillcolor="white [3201]" strokeweight=".5pt">
                <v:textbox style="mso-fit-shape-to-text:t">
                  <w:txbxContent>
                    <w:p w14:paraId="2C5B901E" w14:textId="77777777" w:rsidR="001643D6" w:rsidRPr="00E10F44" w:rsidRDefault="001643D6" w:rsidP="001643D6">
                      <w:pPr>
                        <w:rPr>
                          <w:rFonts w:ascii="Arial" w:hAnsi="Arial" w:cs="Arial"/>
                          <w:b/>
                          <w:u w:val="single"/>
                          <w:lang w:val="en-US" w:eastAsia="zh-CN"/>
                        </w:rPr>
                      </w:pPr>
                      <w:r w:rsidRPr="00E10F44">
                        <w:rPr>
                          <w:rFonts w:ascii="Arial" w:hAnsi="Arial" w:cs="Arial"/>
                          <w:b/>
                          <w:highlight w:val="green"/>
                          <w:u w:val="single"/>
                          <w:lang w:val="en-US" w:eastAsia="zh-CN"/>
                        </w:rPr>
                        <w:t>Agreements</w:t>
                      </w:r>
                      <w:r>
                        <w:rPr>
                          <w:rFonts w:ascii="Arial" w:hAnsi="Arial" w:cs="Arial"/>
                          <w:b/>
                          <w:highlight w:val="green"/>
                          <w:u w:val="single"/>
                          <w:lang w:val="en-US" w:eastAsia="zh-CN"/>
                        </w:rPr>
                        <w:t xml:space="preserve"> (aspects concerning different numerology have been omitted)</w:t>
                      </w:r>
                      <w:r w:rsidRPr="00E10F44">
                        <w:rPr>
                          <w:rFonts w:ascii="Arial" w:hAnsi="Arial" w:cs="Arial"/>
                          <w:b/>
                          <w:highlight w:val="green"/>
                          <w:u w:val="single"/>
                          <w:lang w:val="en-US" w:eastAsia="zh-CN"/>
                        </w:rPr>
                        <w:t>:</w:t>
                      </w:r>
                    </w:p>
                    <w:p w14:paraId="4FB49209" w14:textId="77777777" w:rsidR="001643D6" w:rsidRPr="00E10F44" w:rsidRDefault="001643D6" w:rsidP="001643D6">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RAN4 defines requirements regarding scheduling availability during SSB based L3 measurement, SSB based RLM, CSI-RS based RLM, SSB based L1-RSRP measurement, CSI-RS based L1-RSRP measurement, SSB based beam failure detection and CSI-RS based beam failure detection in Rel-15.</w:t>
                      </w:r>
                    </w:p>
                    <w:p w14:paraId="5D533384" w14:textId="77777777" w:rsidR="001643D6" w:rsidRPr="00E10F44" w:rsidRDefault="001643D6" w:rsidP="001643D6">
                      <w:pPr>
                        <w:numPr>
                          <w:ilvl w:val="1"/>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RAN4 also defines requirements regarding scheduling availability during CSI-RS based L3 measurement if RRM requirements for CSI-RS based L3 measurement are defined in Rel-15.</w:t>
                      </w:r>
                    </w:p>
                    <w:p w14:paraId="5BEC3D65" w14:textId="77777777" w:rsidR="001643D6" w:rsidRPr="00E10F44" w:rsidRDefault="001643D6" w:rsidP="001643D6">
                      <w:pPr>
                        <w:numPr>
                          <w:ilvl w:val="0"/>
                          <w:numId w:val="28"/>
                        </w:numPr>
                        <w:overflowPunct/>
                        <w:autoSpaceDE/>
                        <w:autoSpaceDN/>
                        <w:adjustRightInd/>
                        <w:spacing w:after="160" w:line="256" w:lineRule="auto"/>
                        <w:textAlignment w:val="auto"/>
                        <w:rPr>
                          <w:rFonts w:ascii="Arial" w:hAnsi="Arial" w:cs="Arial"/>
                          <w:lang w:val="en-US" w:eastAsia="zh-CN"/>
                        </w:rPr>
                      </w:pPr>
                      <w:bookmarkStart w:id="2" w:name="_Hlk525717963"/>
                      <w:r w:rsidRPr="00E10F44">
                        <w:rPr>
                          <w:rFonts w:ascii="Arial" w:hAnsi="Arial" w:cs="Arial"/>
                          <w:lang w:val="en-US" w:eastAsia="zh-CN"/>
                        </w:rPr>
                        <w:t>For requirements regarding scheduling availability during SSB based RLM, CSI-RS based RLM, SSB based L1-RSRP measurement, CSI-RS based L1-RSRP measurement, SSB based beam failure detection and CSI-RS based beam failure detection, scheduling restriction due to those procedures is not applied to any other symbols than RS symbols to be monitored.</w:t>
                      </w:r>
                    </w:p>
                    <w:bookmarkEnd w:id="2"/>
                    <w:p w14:paraId="10FC41DB" w14:textId="77777777" w:rsidR="001643D6" w:rsidRPr="00E10F44" w:rsidRDefault="001643D6" w:rsidP="001643D6">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Scheduling restriction due to Rx beamforming aspect is applied during CSI-RS based L1-RSRP measurement on FR2 serving cell when repetition of CSI-RS resource set is on.</w:t>
                      </w:r>
                    </w:p>
                    <w:p w14:paraId="38773332" w14:textId="77777777" w:rsidR="001643D6" w:rsidRPr="00E10F44" w:rsidRDefault="001643D6" w:rsidP="001643D6">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When UE performs RLM, BFD and/or L1-RSRP measurement on FR1 serving cell, same scheduling restriction applies to all serving cells in the same band and no scheduling restriction applies to all serving cells in the different band in FR1 and FR2.</w:t>
                      </w:r>
                    </w:p>
                    <w:p w14:paraId="4FF3C753" w14:textId="77777777" w:rsidR="001643D6" w:rsidRPr="000D74BD" w:rsidRDefault="001643D6" w:rsidP="001643D6">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When UE performs RLM, BFD and/or L1-RSRP measurement on FR2 serving cell, same scheduling restriction applies to all serving cells in the same band and no scheduling restriction applies to all serving cells in FR1.</w:t>
                      </w:r>
                    </w:p>
                    <w:p w14:paraId="5632A3E7" w14:textId="77777777" w:rsidR="001643D6" w:rsidRPr="00E10F44" w:rsidRDefault="001643D6" w:rsidP="001643D6">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 xml:space="preserve">When UE performs SSB based L1-RSRP measurement in FR2, </w:t>
                      </w:r>
                    </w:p>
                    <w:p w14:paraId="6FC6AC35" w14:textId="77777777" w:rsidR="001643D6" w:rsidRPr="00097120" w:rsidRDefault="001643D6" w:rsidP="001643D6">
                      <w:pPr>
                        <w:numPr>
                          <w:ilvl w:val="1"/>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scheduling restriction applies to RS symbols to be monitored</w:t>
                      </w:r>
                    </w:p>
                  </w:txbxContent>
                </v:textbox>
                <w10:anchorlock/>
              </v:shape>
            </w:pict>
          </mc:Fallback>
        </mc:AlternateContent>
      </w:r>
    </w:p>
    <w:p w14:paraId="63DA2782" w14:textId="77777777" w:rsidR="001643D6" w:rsidRDefault="001643D6" w:rsidP="001643D6">
      <w:pPr>
        <w:pStyle w:val="BodyText"/>
      </w:pPr>
      <w:r>
        <w:t xml:space="preserve">The discussion about simultaneous reception/transmission of several channels/signals originates from the fact that </w:t>
      </w:r>
      <w:proofErr w:type="spellStart"/>
      <w:r>
        <w:t>analog</w:t>
      </w:r>
      <w:proofErr w:type="spellEnd"/>
      <w:r>
        <w:t xml:space="preserve"> receivers will be common in first implementations of UEs and </w:t>
      </w:r>
      <w:proofErr w:type="spellStart"/>
      <w:r>
        <w:t>gNBs</w:t>
      </w:r>
      <w:proofErr w:type="spellEnd"/>
      <w:r>
        <w:t xml:space="preserve"> for FR2. For FR1, there is no such issue: with digital receivers, the UE can receive signals from many directions at the same time. The discussion in this contribution is related </w:t>
      </w:r>
      <w:r w:rsidRPr="001B0599">
        <w:rPr>
          <w:i/>
        </w:rPr>
        <w:t>only to FR2</w:t>
      </w:r>
      <w:r>
        <w:t>. All the proposals in the contribution are relevant only to FR2.</w:t>
      </w:r>
    </w:p>
    <w:p w14:paraId="432A889C" w14:textId="77777777" w:rsidR="001643D6" w:rsidRPr="00570403" w:rsidRDefault="001643D6" w:rsidP="001643D6">
      <w:pPr>
        <w:pStyle w:val="BodyText"/>
      </w:pPr>
      <w:r>
        <w:t>In this contribution, we discuss the most important combinations of signals to be simultaneously received, with the hope to agree on these combinations first.</w:t>
      </w:r>
    </w:p>
    <w:p w14:paraId="2D630DF1" w14:textId="08B8F51E" w:rsidR="004000E8" w:rsidRDefault="00230D18" w:rsidP="00CE0424">
      <w:pPr>
        <w:pStyle w:val="Heading1"/>
      </w:pPr>
      <w:bookmarkStart w:id="3" w:name="_Ref178064866"/>
      <w:r>
        <w:t>2</w:t>
      </w:r>
      <w:r>
        <w:tab/>
      </w:r>
      <w:r w:rsidR="004000E8" w:rsidRPr="00CE0424">
        <w:t>Discussion</w:t>
      </w:r>
      <w:bookmarkEnd w:id="3"/>
    </w:p>
    <w:p w14:paraId="2E10C4DC" w14:textId="77777777" w:rsidR="001643D6" w:rsidRDefault="001643D6" w:rsidP="001643D6">
      <w:pPr>
        <w:pStyle w:val="BodyText"/>
      </w:pPr>
      <w:r>
        <w:t xml:space="preserve">The discussion about simultaneous reception/transmission of several channels/signals originates from the fact that </w:t>
      </w:r>
      <w:proofErr w:type="spellStart"/>
      <w:r>
        <w:t>analog</w:t>
      </w:r>
      <w:proofErr w:type="spellEnd"/>
      <w:r>
        <w:t xml:space="preserve"> receivers will be common in first implementations of UEs and </w:t>
      </w:r>
      <w:proofErr w:type="spellStart"/>
      <w:r>
        <w:t>gNBs</w:t>
      </w:r>
      <w:proofErr w:type="spellEnd"/>
      <w:r>
        <w:t xml:space="preserve"> for FR2. For such implementations, the receiver will apply spatial filtering </w:t>
      </w:r>
      <w:r w:rsidRPr="005A49ED">
        <w:rPr>
          <w:i/>
        </w:rPr>
        <w:t>before</w:t>
      </w:r>
      <w:r>
        <w:t xml:space="preserve"> the signal is demodulated. Hence, a second signal impinging from a direction outside the main lobe of the receive antenna receiving the first signal may be severely attenuated, which is sometimes described as “the UE cannot receive the two signals simultaneously”. This is an undesirable situation, which should be avoided, and a reasonable NW may in most cases not schedule combinations of signals or channels that the UE cannot receive, irrespective of what the standard says. This is a very important point to note: under normal circumstances, the NW </w:t>
      </w:r>
      <w:r w:rsidRPr="00041914">
        <w:rPr>
          <w:i/>
        </w:rPr>
        <w:t xml:space="preserve">would not schedule </w:t>
      </w:r>
      <w:r>
        <w:rPr>
          <w:i/>
        </w:rPr>
        <w:t>two</w:t>
      </w:r>
      <w:r w:rsidRPr="00041914">
        <w:rPr>
          <w:i/>
        </w:rPr>
        <w:t xml:space="preserve"> signals that the UE cannot be expected to receive</w:t>
      </w:r>
      <w:r>
        <w:rPr>
          <w:i/>
        </w:rPr>
        <w:t xml:space="preserve"> simultaneously</w:t>
      </w:r>
      <w:r>
        <w:t xml:space="preserve">. </w:t>
      </w:r>
    </w:p>
    <w:p w14:paraId="545CFB1F" w14:textId="77777777" w:rsidR="001643D6" w:rsidRDefault="001643D6" w:rsidP="001643D6">
      <w:pPr>
        <w:pStyle w:val="BodyText"/>
      </w:pPr>
      <w:r>
        <w:t>To determine its Rx beam, the UE relies on QCL indications type D of transmitted signals. If there is a QCL type D relationship between a source RS (RS</w:t>
      </w:r>
      <w:r w:rsidRPr="000463B0">
        <w:rPr>
          <w:vertAlign w:val="subscript"/>
        </w:rPr>
        <w:t>A</w:t>
      </w:r>
      <w:r>
        <w:t>) and a target RS (RS</w:t>
      </w:r>
      <w:r>
        <w:rPr>
          <w:vertAlign w:val="subscript"/>
        </w:rPr>
        <w:t>B</w:t>
      </w:r>
      <w:r>
        <w:t>), the UE can receive RS</w:t>
      </w:r>
      <w:r>
        <w:rPr>
          <w:vertAlign w:val="subscript"/>
        </w:rPr>
        <w:t xml:space="preserve">B </w:t>
      </w:r>
      <w:r>
        <w:t>with the same Rx beam it used to receive RS</w:t>
      </w:r>
      <w:r w:rsidRPr="000463B0">
        <w:rPr>
          <w:vertAlign w:val="subscript"/>
        </w:rPr>
        <w:t>A</w:t>
      </w:r>
      <w:r>
        <w:t>. Here, it is important to note that there is typically a many-to-one relation between the source RSs in the QCL type D indication and a given Rx beam, i.e., the same Rx beam is typically used for signals with different source RSs:</w:t>
      </w:r>
    </w:p>
    <w:p w14:paraId="0E1AADE1" w14:textId="77777777" w:rsidR="001643D6" w:rsidRDefault="001643D6" w:rsidP="001643D6">
      <w:pPr>
        <w:pStyle w:val="Observation"/>
      </w:pPr>
      <w:bookmarkStart w:id="4" w:name="_Toc510816127"/>
      <w:bookmarkStart w:id="5" w:name="_Toc513549320"/>
      <w:bookmarkStart w:id="6" w:name="_Toc513626383"/>
      <w:bookmarkStart w:id="7" w:name="_Toc520376252"/>
      <w:bookmarkStart w:id="8" w:name="_Toc525928664"/>
      <w:r>
        <w:t>One Rx beam is often used for different Tx beams, i.e., for different QCL indications.</w:t>
      </w:r>
      <w:bookmarkEnd w:id="4"/>
      <w:bookmarkEnd w:id="5"/>
      <w:bookmarkEnd w:id="6"/>
      <w:bookmarkEnd w:id="7"/>
      <w:bookmarkEnd w:id="8"/>
    </w:p>
    <w:p w14:paraId="3AA02DFB" w14:textId="2F180795" w:rsidR="001643D6" w:rsidRPr="001643D6" w:rsidRDefault="001643D6" w:rsidP="001643D6">
      <w:pPr>
        <w:pStyle w:val="BodyText"/>
      </w:pPr>
      <w:r>
        <w:t xml:space="preserve">We also note that the QCL indications are a service to the UE. How the UE uses that is </w:t>
      </w:r>
      <w:proofErr w:type="gramStart"/>
      <w:r>
        <w:t>really up</w:t>
      </w:r>
      <w:proofErr w:type="gramEnd"/>
      <w:r>
        <w:t xml:space="preserve"> to the UE. In fact, the UE is not at all required to use the QCL indication. </w:t>
      </w:r>
    </w:p>
    <w:p w14:paraId="4C1A9EB5" w14:textId="4F2439D3" w:rsidR="00F63950" w:rsidRDefault="00230D18" w:rsidP="00F63950">
      <w:pPr>
        <w:pStyle w:val="Heading2"/>
      </w:pPr>
      <w:r>
        <w:lastRenderedPageBreak/>
        <w:t>2.1</w:t>
      </w:r>
      <w:r>
        <w:tab/>
      </w:r>
      <w:r w:rsidR="001643D6">
        <w:t>Downlink</w:t>
      </w:r>
    </w:p>
    <w:p w14:paraId="3BCB20FB" w14:textId="332E1504" w:rsidR="00B614A5" w:rsidRDefault="00B614A5" w:rsidP="00B614A5">
      <w:pPr>
        <w:pStyle w:val="Heading3"/>
      </w:pPr>
      <w:r>
        <w:t>2.1.1</w:t>
      </w:r>
      <w:r>
        <w:tab/>
        <w:t>Combinations involving RAN4</w:t>
      </w:r>
      <w:r w:rsidR="005A526D">
        <w:t xml:space="preserve"> work</w:t>
      </w:r>
    </w:p>
    <w:p w14:paraId="536FECF5" w14:textId="09E911F9" w:rsidR="00B614A5" w:rsidRDefault="00B614A5" w:rsidP="00707925">
      <w:pPr>
        <w:pStyle w:val="BodyText"/>
      </w:pPr>
      <w:r>
        <w:t>In the agreement from RAN1#94, it was clarified that RAN1 expects RAN4 to handle many of the channel/signal combinations that have been discussed also in RAN1. This is quite helpful</w:t>
      </w:r>
      <w:r w:rsidR="00707925">
        <w:t>, since it leads to a more focused discussion in RAN1.</w:t>
      </w:r>
    </w:p>
    <w:p w14:paraId="4D6336ED" w14:textId="1B644268" w:rsidR="005A526D" w:rsidRPr="00B614A5" w:rsidRDefault="005A526D" w:rsidP="00707925">
      <w:pPr>
        <w:pStyle w:val="BodyText"/>
      </w:pPr>
      <w:r>
        <w:t>In the agreement, RAN1 has described what classes of combination would be relevant.</w:t>
      </w:r>
      <w:r w:rsidR="004A1008">
        <w:t xml:space="preserve"> Some of these combinations include PDCCH/PDSCH, and in this case, RAN4 may define </w:t>
      </w:r>
      <w:r w:rsidR="004A1008" w:rsidRPr="004A1008">
        <w:rPr>
          <w:i/>
        </w:rPr>
        <w:t>scheduling restrictions</w:t>
      </w:r>
      <w:r w:rsidR="004A1008">
        <w:t>, as mentioned in the RAN4 agreement from RAN4 #87. Other combinations involve pairs of RSs used for measurement purposes. Here, it is assumed that RAN4 will introduce adequate relaxations of the relevant requirements.</w:t>
      </w:r>
    </w:p>
    <w:p w14:paraId="1D44AEB9" w14:textId="73041D08" w:rsidR="001643D6" w:rsidRDefault="001643D6" w:rsidP="001643D6">
      <w:pPr>
        <w:overflowPunct/>
        <w:autoSpaceDE/>
        <w:autoSpaceDN/>
        <w:adjustRightInd/>
        <w:spacing w:after="160" w:line="256" w:lineRule="auto"/>
        <w:textAlignment w:val="auto"/>
        <w:rPr>
          <w:rFonts w:ascii="Arial" w:hAnsi="Arial" w:cs="Arial"/>
          <w:lang w:val="en-US" w:eastAsia="zh-CN"/>
        </w:rPr>
      </w:pPr>
      <w:r w:rsidRPr="000E6CDB">
        <w:rPr>
          <w:rStyle w:val="BodyTextChar"/>
        </w:rPr>
        <w:t xml:space="preserve">RAN4 has </w:t>
      </w:r>
      <w:r>
        <w:rPr>
          <w:rStyle w:val="BodyTextChar"/>
        </w:rPr>
        <w:t xml:space="preserve">stated that </w:t>
      </w:r>
      <w:r w:rsidRPr="00E10F44">
        <w:rPr>
          <w:rFonts w:ascii="Arial" w:hAnsi="Arial" w:cs="Arial"/>
          <w:lang w:val="en-US" w:eastAsia="zh-CN"/>
        </w:rPr>
        <w:t xml:space="preserve">requirements </w:t>
      </w:r>
      <w:r w:rsidR="004A1008">
        <w:rPr>
          <w:rFonts w:ascii="Arial" w:hAnsi="Arial" w:cs="Arial"/>
          <w:lang w:val="en-US" w:eastAsia="zh-CN"/>
        </w:rPr>
        <w:t xml:space="preserve">will be defined </w:t>
      </w:r>
      <w:r w:rsidRPr="00E10F44">
        <w:rPr>
          <w:rFonts w:ascii="Arial" w:hAnsi="Arial" w:cs="Arial"/>
          <w:lang w:val="en-US" w:eastAsia="zh-CN"/>
        </w:rPr>
        <w:t>regarding scheduling</w:t>
      </w:r>
      <w:r>
        <w:rPr>
          <w:rFonts w:ascii="Arial" w:hAnsi="Arial" w:cs="Arial"/>
          <w:lang w:val="en-US" w:eastAsia="zh-CN"/>
        </w:rPr>
        <w:t xml:space="preserve"> availability for SSB/CSI-RS for L3 measurements, L1-RSRP measurements and RLM/beam failure detection. RAN4 also agreed that </w:t>
      </w:r>
      <w:r>
        <w:rPr>
          <w:rStyle w:val="BodyTextChar"/>
        </w:rPr>
        <w:t xml:space="preserve">any potential scheduling restrictions </w:t>
      </w:r>
      <w:r w:rsidRPr="00BE1C75">
        <w:rPr>
          <w:rStyle w:val="BodyTextChar"/>
          <w:i/>
        </w:rPr>
        <w:t>only apply to symbols to be monitored</w:t>
      </w:r>
      <w:r>
        <w:rPr>
          <w:rStyle w:val="BodyTextChar"/>
        </w:rPr>
        <w:t>. We thus note</w:t>
      </w:r>
    </w:p>
    <w:p w14:paraId="6EEFA4A1" w14:textId="77777777" w:rsidR="001643D6" w:rsidRDefault="001643D6" w:rsidP="001643D6">
      <w:pPr>
        <w:pStyle w:val="ListParagraph"/>
        <w:numPr>
          <w:ilvl w:val="0"/>
          <w:numId w:val="29"/>
        </w:numPr>
        <w:overflowPunct/>
        <w:autoSpaceDE/>
        <w:autoSpaceDN/>
        <w:adjustRightInd/>
        <w:spacing w:after="160" w:line="256" w:lineRule="auto"/>
        <w:textAlignment w:val="auto"/>
        <w:rPr>
          <w:rFonts w:ascii="Arial" w:hAnsi="Arial" w:cs="Arial"/>
          <w:sz w:val="20"/>
          <w:lang w:val="en-US" w:eastAsia="zh-CN"/>
        </w:rPr>
      </w:pPr>
      <w:r>
        <w:rPr>
          <w:rFonts w:ascii="Arial" w:hAnsi="Arial" w:cs="Arial"/>
          <w:sz w:val="20"/>
          <w:lang w:val="en-US" w:eastAsia="zh-CN"/>
        </w:rPr>
        <w:t>For symbols that are not to be monitored, there are no scheduling restrictions: the PDSCH can be freely scheduled, and the QCL properties of the PDSCH can be different than those of the corresponding SSB/CSI-RS.</w:t>
      </w:r>
    </w:p>
    <w:p w14:paraId="7A8BA1E1" w14:textId="77777777" w:rsidR="001643D6" w:rsidRPr="00FF6F32" w:rsidRDefault="001643D6" w:rsidP="001643D6">
      <w:pPr>
        <w:pStyle w:val="ListParagraph"/>
        <w:numPr>
          <w:ilvl w:val="0"/>
          <w:numId w:val="29"/>
        </w:numPr>
        <w:overflowPunct/>
        <w:autoSpaceDE/>
        <w:autoSpaceDN/>
        <w:adjustRightInd/>
        <w:spacing w:after="160" w:line="256" w:lineRule="auto"/>
        <w:textAlignment w:val="auto"/>
        <w:rPr>
          <w:rFonts w:ascii="Arial" w:hAnsi="Arial" w:cs="Arial"/>
          <w:sz w:val="20"/>
          <w:lang w:val="en-US" w:eastAsia="zh-CN"/>
        </w:rPr>
      </w:pPr>
      <w:r>
        <w:rPr>
          <w:rFonts w:ascii="Arial" w:hAnsi="Arial" w:cs="Arial"/>
          <w:sz w:val="20"/>
          <w:lang w:val="en-US" w:eastAsia="zh-CN"/>
        </w:rPr>
        <w:t>So far, RAN4 has only agreed that scheduling restrictions apply for symbols to be monitored for SSB-based L1-RSRP measurements, and for measurements on CSI-RS resource sets with repetition ‘ON’.</w:t>
      </w:r>
    </w:p>
    <w:p w14:paraId="57F1465D" w14:textId="77777777" w:rsidR="001643D6" w:rsidRDefault="001643D6" w:rsidP="001643D6">
      <w:pPr>
        <w:pStyle w:val="BodyText"/>
        <w:rPr>
          <w:lang w:val="en-US"/>
        </w:rPr>
      </w:pPr>
      <w:r>
        <w:rPr>
          <w:lang w:val="en-US"/>
        </w:rPr>
        <w:t>If RAN4 agrees that the UE cannot be expected to receive PDSCH at all in certain symbols, our view is that if the scheduling restriction only applies to a small part of the slot, e.g., a single symbol, a special rate matching pattern should be designed:</w:t>
      </w:r>
    </w:p>
    <w:p w14:paraId="5E254808" w14:textId="77777777" w:rsidR="001643D6" w:rsidRDefault="001643D6" w:rsidP="001643D6">
      <w:pPr>
        <w:pStyle w:val="Proposal"/>
        <w:rPr>
          <w:lang w:val="en-US"/>
        </w:rPr>
      </w:pPr>
      <w:bookmarkStart w:id="9" w:name="_Toc521671240"/>
      <w:bookmarkStart w:id="10" w:name="_Toc525928665"/>
      <w:r>
        <w:rPr>
          <w:lang w:val="en-US"/>
        </w:rPr>
        <w:t xml:space="preserve">In case RAN4 agrees on </w:t>
      </w:r>
      <w:r w:rsidRPr="009F06DD">
        <w:t>scheduling</w:t>
      </w:r>
      <w:r>
        <w:rPr>
          <w:lang w:val="en-US"/>
        </w:rPr>
        <w:t xml:space="preserve"> restrictions that cover only a small part of the slot, RAN1 should agree on special rate matching patterns for such slots.</w:t>
      </w:r>
      <w:bookmarkEnd w:id="9"/>
      <w:bookmarkEnd w:id="10"/>
      <w:r>
        <w:rPr>
          <w:lang w:val="en-US"/>
        </w:rPr>
        <w:t xml:space="preserve"> </w:t>
      </w:r>
    </w:p>
    <w:p w14:paraId="57494A79" w14:textId="77777777" w:rsidR="001643D6" w:rsidRDefault="001643D6" w:rsidP="001643D6">
      <w:pPr>
        <w:pStyle w:val="BodyText"/>
        <w:rPr>
          <w:lang w:val="en-US"/>
        </w:rPr>
      </w:pPr>
      <w:r>
        <w:rPr>
          <w:lang w:val="en-US"/>
        </w:rPr>
        <w:t xml:space="preserve">Since both the NW and the UE are aware of the scheduling restriction, the UE may apply the rate matching pattern without any dedicated signaling from the NW. </w:t>
      </w:r>
    </w:p>
    <w:p w14:paraId="31BAEF8E" w14:textId="59BCDFE3" w:rsidR="001643D6" w:rsidRPr="00DC0D81" w:rsidRDefault="001643D6" w:rsidP="001643D6">
      <w:pPr>
        <w:pStyle w:val="BodyText"/>
        <w:rPr>
          <w:lang w:val="en-US"/>
        </w:rPr>
      </w:pPr>
      <w:r w:rsidRPr="00DC0D81">
        <w:rPr>
          <w:lang w:val="en-US"/>
        </w:rPr>
        <w:t>One issue that can be resolved in RAN1 is the definition of “symbols to be monitored”, which has been introduced in the RAN4 discussions. The symbols the UE would have to monitor is different for the different purposes:</w:t>
      </w:r>
    </w:p>
    <w:p w14:paraId="121DDF7A" w14:textId="77777777" w:rsidR="001643D6" w:rsidRPr="00DC0D81" w:rsidRDefault="001643D6" w:rsidP="001643D6">
      <w:pPr>
        <w:pStyle w:val="BodyText"/>
        <w:rPr>
          <w:lang w:val="en-US"/>
        </w:rPr>
      </w:pPr>
      <w:r w:rsidRPr="00DC0D81">
        <w:rPr>
          <w:u w:val="single"/>
          <w:lang w:val="en-US"/>
        </w:rPr>
        <w:t>SSB-based L1-RSRP measurement:</w:t>
      </w:r>
      <w:r w:rsidRPr="00DC0D81">
        <w:rPr>
          <w:lang w:val="en-US"/>
        </w:rPr>
        <w:t xml:space="preserve"> The UE is configured to perform L1-RSRP on SSB via fields in the RRC parameter </w:t>
      </w:r>
      <w:r w:rsidRPr="00DC0D81">
        <w:rPr>
          <w:rFonts w:ascii="Courier" w:hAnsi="Courier" w:cs="Courier"/>
          <w:szCs w:val="16"/>
          <w:lang w:val="sv-SE" w:eastAsia="en-GB"/>
        </w:rPr>
        <w:t xml:space="preserve">CSI-ResourceConfig. </w:t>
      </w:r>
      <w:r w:rsidRPr="00DC0D81">
        <w:rPr>
          <w:lang w:val="en-US"/>
        </w:rPr>
        <w:t xml:space="preserve">All the symbols in all the SSBs configured in </w:t>
      </w:r>
      <w:r w:rsidRPr="00DC0D81">
        <w:rPr>
          <w:rFonts w:ascii="Courier" w:hAnsi="Courier" w:cs="Courier"/>
          <w:szCs w:val="16"/>
          <w:lang w:val="sv-SE" w:eastAsia="en-GB"/>
        </w:rPr>
        <w:t>CSI-ResourceConfig</w:t>
      </w:r>
      <w:r w:rsidRPr="00DC0D81">
        <w:rPr>
          <w:lang w:val="en-US"/>
        </w:rPr>
        <w:t xml:space="preserve"> would constitute “symbols to be measured”.</w:t>
      </w:r>
    </w:p>
    <w:p w14:paraId="1F12F62E" w14:textId="77777777" w:rsidR="001643D6" w:rsidRPr="00DC0D81" w:rsidRDefault="001643D6" w:rsidP="001643D6">
      <w:pPr>
        <w:pStyle w:val="BodyText"/>
        <w:rPr>
          <w:lang w:val="en-US"/>
        </w:rPr>
      </w:pPr>
      <w:r w:rsidRPr="00DC0D81">
        <w:rPr>
          <w:u w:val="single"/>
          <w:lang w:val="en-US"/>
        </w:rPr>
        <w:t>CSI-RS-based L1-RSRP measurement:</w:t>
      </w:r>
      <w:r w:rsidRPr="00DC0D81">
        <w:rPr>
          <w:lang w:val="en-US"/>
        </w:rPr>
        <w:t xml:space="preserve"> The UE is configured to perform L1-RSRP on CSI-RS via fields in the RRC parameter </w:t>
      </w:r>
      <w:r w:rsidRPr="00DC0D81">
        <w:rPr>
          <w:rFonts w:ascii="Courier" w:hAnsi="Courier" w:cs="Courier"/>
          <w:szCs w:val="16"/>
          <w:lang w:val="sv-SE" w:eastAsia="en-GB"/>
        </w:rPr>
        <w:t xml:space="preserve">CSI-ResourceConfig. </w:t>
      </w:r>
      <w:r w:rsidRPr="00DC0D81">
        <w:rPr>
          <w:lang w:val="en-US"/>
        </w:rPr>
        <w:t xml:space="preserve">The single symbol in each of the CSI-RS resources configured in </w:t>
      </w:r>
      <w:r w:rsidRPr="00DC0D81">
        <w:rPr>
          <w:rFonts w:ascii="Courier" w:hAnsi="Courier" w:cs="Courier"/>
          <w:szCs w:val="16"/>
          <w:lang w:val="sv-SE" w:eastAsia="en-GB"/>
        </w:rPr>
        <w:t>CSI-ResourceConfig</w:t>
      </w:r>
      <w:r w:rsidRPr="00DC0D81">
        <w:rPr>
          <w:lang w:val="en-US"/>
        </w:rPr>
        <w:t xml:space="preserve"> would constitute “symbols to be measured”.</w:t>
      </w:r>
    </w:p>
    <w:p w14:paraId="357B18A8" w14:textId="77777777" w:rsidR="001643D6" w:rsidRPr="00DC0D81" w:rsidRDefault="001643D6" w:rsidP="001643D6">
      <w:pPr>
        <w:pStyle w:val="BodyText"/>
        <w:rPr>
          <w:lang w:val="en-US"/>
        </w:rPr>
      </w:pPr>
      <w:r w:rsidRPr="00DC0D81">
        <w:rPr>
          <w:u w:val="single"/>
          <w:lang w:val="en-US"/>
        </w:rPr>
        <w:t>SSB-based L3 measurement:</w:t>
      </w:r>
      <w:r w:rsidRPr="00DC0D81">
        <w:rPr>
          <w:lang w:val="en-US"/>
        </w:rPr>
        <w:t xml:space="preserve"> As previously agreed in RAN1, the SSBs inside the SMTC window would constitute the “symbols to be measured”</w:t>
      </w:r>
    </w:p>
    <w:p w14:paraId="4E6DA59E" w14:textId="77777777" w:rsidR="001643D6" w:rsidRPr="00DC0D81" w:rsidRDefault="001643D6" w:rsidP="001643D6">
      <w:pPr>
        <w:pStyle w:val="BodyText"/>
        <w:rPr>
          <w:lang w:val="en-US"/>
        </w:rPr>
      </w:pPr>
      <w:r w:rsidRPr="00DC0D81">
        <w:rPr>
          <w:u w:val="single"/>
          <w:lang w:val="en-US"/>
        </w:rPr>
        <w:t>CSI-RS-based L3 measurement:</w:t>
      </w:r>
      <w:r w:rsidRPr="00DC0D81">
        <w:rPr>
          <w:lang w:val="en-US"/>
        </w:rPr>
        <w:t xml:space="preserve"> As each UE is configured with the measurement resources for CSI-RS-based L3 measurement using the RRC parameter </w:t>
      </w:r>
      <w:r w:rsidRPr="00DC0D81">
        <w:rPr>
          <w:rFonts w:ascii="Courier" w:hAnsi="Courier" w:cs="Courier"/>
          <w:szCs w:val="16"/>
          <w:lang w:val="sv-SE" w:eastAsia="en-GB"/>
        </w:rPr>
        <w:t>CSI-RS-ResourceConfigMobility</w:t>
      </w:r>
      <w:r w:rsidRPr="00DC0D81">
        <w:rPr>
          <w:lang w:val="en-US"/>
        </w:rPr>
        <w:t>, all the corresponding symbols would constitute symbols to be measured.</w:t>
      </w:r>
    </w:p>
    <w:p w14:paraId="5F778E44" w14:textId="77777777" w:rsidR="001643D6" w:rsidRPr="00DC0D81" w:rsidRDefault="001643D6" w:rsidP="001643D6">
      <w:pPr>
        <w:pStyle w:val="BodyText"/>
        <w:rPr>
          <w:lang w:val="en-US"/>
        </w:rPr>
      </w:pPr>
      <w:r w:rsidRPr="00DC0D81">
        <w:rPr>
          <w:lang w:val="en-US"/>
        </w:rPr>
        <w:t>Summing up, we propose:</w:t>
      </w:r>
    </w:p>
    <w:p w14:paraId="09C799A1" w14:textId="77777777" w:rsidR="001643D6" w:rsidRPr="00DC0D81" w:rsidRDefault="001643D6" w:rsidP="001643D6">
      <w:pPr>
        <w:pStyle w:val="Proposal"/>
      </w:pPr>
      <w:bookmarkStart w:id="11" w:name="_Toc521671242"/>
      <w:bookmarkStart w:id="12" w:name="_Toc525928666"/>
      <w:r w:rsidRPr="00DC0D81">
        <w:t xml:space="preserve">For L1-RSRP measurements, the symbols to be monitored are the symbols of the measurement resources defined in the fields of the RRC parameter </w:t>
      </w:r>
      <w:r w:rsidRPr="00DC0D81">
        <w:rPr>
          <w:rFonts w:ascii="Courier" w:hAnsi="Courier" w:cs="Courier"/>
          <w:szCs w:val="16"/>
          <w:lang w:val="sv-SE" w:eastAsia="en-GB"/>
        </w:rPr>
        <w:t>CSI-ResourceConfig.</w:t>
      </w:r>
      <w:bookmarkEnd w:id="11"/>
      <w:bookmarkEnd w:id="12"/>
    </w:p>
    <w:p w14:paraId="495D5868" w14:textId="5A67D3E4" w:rsidR="001643D6" w:rsidRDefault="001643D6" w:rsidP="001643D6">
      <w:pPr>
        <w:pStyle w:val="Proposal"/>
      </w:pPr>
      <w:bookmarkStart w:id="13" w:name="_Toc521671243"/>
      <w:bookmarkStart w:id="14" w:name="_Toc525928667"/>
      <w:r w:rsidRPr="00DC0D81">
        <w:t>For SSB-based L3 measurements, the symbols to be measured are all the symbols in the SSBs in the SMTC window.</w:t>
      </w:r>
      <w:bookmarkEnd w:id="13"/>
      <w:bookmarkEnd w:id="14"/>
    </w:p>
    <w:p w14:paraId="5C38A8AB" w14:textId="04AB95F8" w:rsidR="00DC0D81" w:rsidRPr="00DC0D81" w:rsidRDefault="00DC0D81" w:rsidP="001643D6">
      <w:pPr>
        <w:pStyle w:val="Proposal"/>
      </w:pPr>
      <w:bookmarkStart w:id="15" w:name="_Toc521671244"/>
      <w:bookmarkStart w:id="16" w:name="_Toc525928668"/>
      <w:r w:rsidRPr="00DC0D81">
        <w:rPr>
          <w:rFonts w:cs="Arial"/>
          <w:szCs w:val="16"/>
          <w:lang w:val="sv-SE" w:eastAsia="en-GB"/>
        </w:rPr>
        <w:t xml:space="preserve">For CSI-RS-based L3 measurements, the symbols to be measured are all the CSI-RS resources configured using the RRC parameter </w:t>
      </w:r>
      <w:r w:rsidRPr="00DC0D81">
        <w:rPr>
          <w:rFonts w:ascii="Courier" w:hAnsi="Courier" w:cs="Courier"/>
          <w:szCs w:val="16"/>
          <w:lang w:val="sv-SE" w:eastAsia="en-GB"/>
        </w:rPr>
        <w:t>CSI-RS-ResourceConfigMobility.</w:t>
      </w:r>
      <w:bookmarkEnd w:id="15"/>
      <w:bookmarkEnd w:id="16"/>
    </w:p>
    <w:p w14:paraId="1D1559FC" w14:textId="7F7F86EB" w:rsidR="001643D6" w:rsidRPr="00FB0082" w:rsidRDefault="001643D6" w:rsidP="00DC0D81">
      <w:pPr>
        <w:pStyle w:val="Proposal"/>
        <w:numPr>
          <w:ilvl w:val="0"/>
          <w:numId w:val="0"/>
        </w:numPr>
        <w:ind w:left="1701"/>
        <w:rPr>
          <w:highlight w:val="yellow"/>
        </w:rPr>
      </w:pPr>
      <w:r w:rsidRPr="00DC0D81">
        <w:rPr>
          <w:rFonts w:cs="Arial"/>
          <w:szCs w:val="16"/>
          <w:lang w:val="sv-SE" w:eastAsia="en-GB"/>
        </w:rPr>
        <w:lastRenderedPageBreak/>
        <w:br/>
      </w:r>
    </w:p>
    <w:p w14:paraId="25375FA3" w14:textId="26871E35" w:rsidR="001643D6" w:rsidRDefault="001643D6" w:rsidP="001643D6">
      <w:pPr>
        <w:pStyle w:val="Heading3"/>
      </w:pPr>
      <w:r w:rsidRPr="00823DDC">
        <w:t>2.1.</w:t>
      </w:r>
      <w:r w:rsidR="00AA6DC9">
        <w:t>2</w:t>
      </w:r>
      <w:r w:rsidRPr="00823DDC">
        <w:tab/>
      </w:r>
      <w:r>
        <w:t>PDSCH+CSI-RS – remaining cases</w:t>
      </w:r>
    </w:p>
    <w:p w14:paraId="585CC662" w14:textId="77777777" w:rsidR="001643D6" w:rsidRDefault="001643D6" w:rsidP="001643D6">
      <w:pPr>
        <w:pStyle w:val="BodyText"/>
      </w:pPr>
      <w:r>
        <w:t>CSI-RS can be used for many things in NR:</w:t>
      </w:r>
    </w:p>
    <w:p w14:paraId="7A337317" w14:textId="77777777" w:rsidR="001643D6" w:rsidRDefault="001643D6" w:rsidP="001643D6">
      <w:pPr>
        <w:pStyle w:val="BodyText"/>
        <w:numPr>
          <w:ilvl w:val="0"/>
          <w:numId w:val="30"/>
        </w:numPr>
      </w:pPr>
      <w:r>
        <w:t>CSI acquisition (including CSI-IM)</w:t>
      </w:r>
    </w:p>
    <w:p w14:paraId="22D3433A" w14:textId="77777777" w:rsidR="001643D6" w:rsidRDefault="001643D6" w:rsidP="001643D6">
      <w:pPr>
        <w:pStyle w:val="BodyText"/>
        <w:numPr>
          <w:ilvl w:val="0"/>
          <w:numId w:val="30"/>
        </w:numPr>
      </w:pPr>
      <w:r>
        <w:t xml:space="preserve">L1-RSRP reporting </w:t>
      </w:r>
    </w:p>
    <w:p w14:paraId="1DC6C3F1" w14:textId="77777777" w:rsidR="001643D6" w:rsidRDefault="001643D6" w:rsidP="001643D6">
      <w:pPr>
        <w:pStyle w:val="BodyText"/>
        <w:numPr>
          <w:ilvl w:val="0"/>
          <w:numId w:val="30"/>
        </w:numPr>
      </w:pPr>
      <w:r>
        <w:t>Time-frequency tracking (CSI-RS for tracking)</w:t>
      </w:r>
    </w:p>
    <w:p w14:paraId="6D57AD0B" w14:textId="77777777" w:rsidR="001643D6" w:rsidRDefault="001643D6" w:rsidP="001643D6">
      <w:pPr>
        <w:pStyle w:val="BodyText"/>
        <w:numPr>
          <w:ilvl w:val="0"/>
          <w:numId w:val="30"/>
        </w:numPr>
      </w:pPr>
      <w:r>
        <w:t>Beam management – adjust Rx beam, i.e., the ‘P3’ procedure</w:t>
      </w:r>
    </w:p>
    <w:p w14:paraId="57967D8D" w14:textId="77777777" w:rsidR="001643D6" w:rsidRDefault="001643D6" w:rsidP="001643D6">
      <w:pPr>
        <w:pStyle w:val="BodyText"/>
        <w:numPr>
          <w:ilvl w:val="0"/>
          <w:numId w:val="30"/>
        </w:numPr>
      </w:pPr>
      <w:r>
        <w:t>Radio link monitoring</w:t>
      </w:r>
    </w:p>
    <w:p w14:paraId="435B5C1F" w14:textId="77777777" w:rsidR="001643D6" w:rsidRDefault="001643D6" w:rsidP="001643D6">
      <w:pPr>
        <w:pStyle w:val="BodyText"/>
        <w:numPr>
          <w:ilvl w:val="0"/>
          <w:numId w:val="30"/>
        </w:numPr>
      </w:pPr>
      <w:r>
        <w:t>Beam failure detection</w:t>
      </w:r>
    </w:p>
    <w:p w14:paraId="22E9D932" w14:textId="77777777" w:rsidR="001643D6" w:rsidRDefault="001643D6" w:rsidP="001643D6">
      <w:pPr>
        <w:pStyle w:val="BodyText"/>
        <w:numPr>
          <w:ilvl w:val="0"/>
          <w:numId w:val="30"/>
        </w:numPr>
      </w:pPr>
      <w:r>
        <w:t>L3 measurements</w:t>
      </w:r>
    </w:p>
    <w:p w14:paraId="003E1508" w14:textId="77777777" w:rsidR="001643D6" w:rsidRDefault="001643D6" w:rsidP="001643D6">
      <w:pPr>
        <w:pStyle w:val="BodyText"/>
      </w:pPr>
      <w:r>
        <w:t>In section 2.1.1, we have discussed 2, 4, 5, 6 and 7: RAN1 needs to await RAN4 decisions. For the remaining cases, RAN4 will not provide any guidance, and RAN1 should agree on the rules.</w:t>
      </w:r>
    </w:p>
    <w:p w14:paraId="68B97A6B" w14:textId="69C6455B" w:rsidR="001643D6" w:rsidRDefault="001643D6" w:rsidP="001643D6">
      <w:pPr>
        <w:pStyle w:val="Heading4"/>
      </w:pPr>
      <w:r>
        <w:t>2.1.</w:t>
      </w:r>
      <w:r w:rsidR="00AA6DC9">
        <w:t>2</w:t>
      </w:r>
      <w:r>
        <w:t>.1</w:t>
      </w:r>
      <w:r>
        <w:tab/>
      </w:r>
      <w:r w:rsidRPr="008343E7">
        <w:t>CSI acquisition:</w:t>
      </w:r>
      <w:r>
        <w:t xml:space="preserve"> </w:t>
      </w:r>
    </w:p>
    <w:p w14:paraId="2E9A42A6" w14:textId="77777777" w:rsidR="001643D6" w:rsidRDefault="001643D6" w:rsidP="001643D6">
      <w:pPr>
        <w:pStyle w:val="BodyText"/>
      </w:pPr>
      <w:r>
        <w:t xml:space="preserve">The CSI-RS RE pattern was designed to enable frequency multiplexing with data. Maintaining this possibility also for FR2 is quite important. Applying scheduling restrictions for CSI-RS for CSI acquisition should be avoided. </w:t>
      </w:r>
    </w:p>
    <w:p w14:paraId="6EFBB21E" w14:textId="77777777" w:rsidR="001643D6" w:rsidRDefault="001643D6" w:rsidP="001643D6">
      <w:pPr>
        <w:pStyle w:val="BodyText"/>
      </w:pPr>
      <w:r>
        <w:t xml:space="preserve">As PDSCH relies on HARQ retransmissions, the UE may utilize a received PDSCH transmission also in cases where the Rx beam is not optimally adjusted: </w:t>
      </w:r>
      <w:proofErr w:type="gramStart"/>
      <w:r>
        <w:t>in particular if</w:t>
      </w:r>
      <w:proofErr w:type="gramEnd"/>
      <w:r>
        <w:t xml:space="preserve"> the alternative is to transmit </w:t>
      </w:r>
      <w:r w:rsidRPr="006C1940">
        <w:rPr>
          <w:i/>
        </w:rPr>
        <w:t>nothing at all</w:t>
      </w:r>
      <w:r>
        <w:t>. In contrast, the value of a CSI measurement performed with a non-optimal beam is very questionable. Using the correct beam when receiving CSI-RS for CSI acquisition is thus crucial. Hence, we propose:</w:t>
      </w:r>
    </w:p>
    <w:p w14:paraId="48ED249B" w14:textId="77777777" w:rsidR="001643D6" w:rsidRDefault="001643D6" w:rsidP="001643D6">
      <w:pPr>
        <w:pStyle w:val="Proposal"/>
      </w:pPr>
      <w:bookmarkStart w:id="17" w:name="_Hlk510684081"/>
      <w:bookmarkStart w:id="18" w:name="_Toc510684194"/>
      <w:bookmarkStart w:id="19" w:name="_Toc510700621"/>
      <w:bookmarkStart w:id="20" w:name="_Toc510702854"/>
      <w:bookmarkStart w:id="21" w:name="_Toc510767712"/>
      <w:bookmarkStart w:id="22" w:name="_Toc510773601"/>
      <w:bookmarkStart w:id="23" w:name="_Toc510774221"/>
      <w:bookmarkStart w:id="24" w:name="_Toc510782150"/>
      <w:bookmarkStart w:id="25" w:name="_Toc510783459"/>
      <w:bookmarkStart w:id="26" w:name="_Toc510783512"/>
      <w:bookmarkStart w:id="27" w:name="_Toc510815999"/>
      <w:bookmarkStart w:id="28" w:name="_Toc510816130"/>
      <w:bookmarkStart w:id="29" w:name="_Toc513549324"/>
      <w:bookmarkStart w:id="30" w:name="_Toc513626412"/>
      <w:bookmarkStart w:id="31" w:name="_Toc521671246"/>
      <w:bookmarkStart w:id="32" w:name="_Toc525928669"/>
      <w:r>
        <w:t xml:space="preserve">If the QCL Type D assumptions for a CSI-RS for CSI acquisition and PDSCH differ, the UE shall use the QCL </w:t>
      </w:r>
      <w:r w:rsidRPr="00823DDC">
        <w:t>assumption</w:t>
      </w:r>
      <w:r>
        <w:t xml:space="preserve"> for CSI-RS also when demodulating PDSCH.</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CA223F4" w14:textId="4E379B2B" w:rsidR="001643D6" w:rsidRDefault="001643D6" w:rsidP="001643D6">
      <w:pPr>
        <w:pStyle w:val="Heading4"/>
      </w:pPr>
      <w:r>
        <w:t>2.1.</w:t>
      </w:r>
      <w:r w:rsidR="00AA6DC9">
        <w:t>2</w:t>
      </w:r>
      <w:r>
        <w:t>.2</w:t>
      </w:r>
      <w:r>
        <w:tab/>
        <w:t>CSI-RS for tracking</w:t>
      </w:r>
    </w:p>
    <w:p w14:paraId="034A12B9" w14:textId="77777777" w:rsidR="001643D6" w:rsidRDefault="001643D6" w:rsidP="001643D6">
      <w:pPr>
        <w:pStyle w:val="BodyText"/>
      </w:pPr>
      <w:r>
        <w:t xml:space="preserve">The argument regarding PDSCH is relevant also when considering CSI-RS for tracking: it may be useful to receive the PDSCH also in cases where the beam is not optimally adjusted. On the other hand, the UE will need to use the TRS from time to time to adjust its receiver: otherwise, PDSCH performance will suffer during subsequent transmissions. However, the UE may not need to utilize </w:t>
      </w:r>
      <w:r w:rsidRPr="00485B0A">
        <w:rPr>
          <w:i/>
        </w:rPr>
        <w:t>every</w:t>
      </w:r>
      <w:r>
        <w:t xml:space="preserve"> occasion of a TRS transmission. But the NW does not really have any way to determine which should be prioritized.  Hence, we propose</w:t>
      </w:r>
    </w:p>
    <w:p w14:paraId="24D4C3F6" w14:textId="5A10EB27" w:rsidR="001F0175" w:rsidRPr="00797BDC" w:rsidRDefault="001643D6" w:rsidP="001F0175">
      <w:pPr>
        <w:pStyle w:val="Proposal"/>
      </w:pPr>
      <w:bookmarkStart w:id="33" w:name="_Toc510700622"/>
      <w:bookmarkStart w:id="34" w:name="_Toc510702855"/>
      <w:bookmarkStart w:id="35" w:name="_Toc510767713"/>
      <w:bookmarkStart w:id="36" w:name="_Toc510773602"/>
      <w:bookmarkStart w:id="37" w:name="_Toc510774222"/>
      <w:bookmarkStart w:id="38" w:name="_Toc510782151"/>
      <w:bookmarkStart w:id="39" w:name="_Toc510783460"/>
      <w:bookmarkStart w:id="40" w:name="_Toc510783513"/>
      <w:bookmarkStart w:id="41" w:name="_Toc510816000"/>
      <w:bookmarkStart w:id="42" w:name="_Toc510816131"/>
      <w:bookmarkStart w:id="43" w:name="_Toc513549325"/>
      <w:bookmarkStart w:id="44" w:name="_Toc513626413"/>
      <w:bookmarkStart w:id="45" w:name="_Toc521671247"/>
      <w:bookmarkStart w:id="46" w:name="_Toc525928670"/>
      <w:r>
        <w:t>The UE may receive PDSCH at the same time as it receives a CSI-RS for tracking, and the Rx beam selection is up to the UE.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819D9B6" w14:textId="6D7F4E53" w:rsidR="001643D6" w:rsidRDefault="001643D6" w:rsidP="001643D6">
      <w:pPr>
        <w:pStyle w:val="Heading3"/>
      </w:pPr>
      <w:r>
        <w:t>2.1.</w:t>
      </w:r>
      <w:r w:rsidR="00AA6DC9">
        <w:t>3</w:t>
      </w:r>
      <w:r>
        <w:tab/>
      </w:r>
      <w:r w:rsidRPr="0094414E">
        <w:t>PDCCH + PDSCH</w:t>
      </w:r>
    </w:p>
    <w:p w14:paraId="52C1F5B4" w14:textId="77777777" w:rsidR="001643D6" w:rsidRDefault="001643D6" w:rsidP="001643D6">
      <w:pPr>
        <w:pStyle w:val="BodyText"/>
      </w:pPr>
      <w:r>
        <w:t>PDCCH and PDSCH may occur in the same symbols. Usually, the PDCCH is considered more important, so if the NW has configured a search space with monitoring occasions within a slot where PDSCH can be mapped, the UE should use the QCL assumption for the CORESET associated with that search space:</w:t>
      </w:r>
    </w:p>
    <w:p w14:paraId="75FBEB61" w14:textId="77777777" w:rsidR="001643D6" w:rsidRDefault="001643D6" w:rsidP="001643D6">
      <w:pPr>
        <w:pStyle w:val="Proposal"/>
      </w:pPr>
      <w:bookmarkStart w:id="47" w:name="_Ref510696820"/>
      <w:bookmarkStart w:id="48" w:name="_Toc510700624"/>
      <w:bookmarkStart w:id="49" w:name="_Toc510702857"/>
      <w:bookmarkStart w:id="50" w:name="_Toc510767715"/>
      <w:bookmarkStart w:id="51" w:name="_Toc510773604"/>
      <w:bookmarkStart w:id="52" w:name="_Toc510774224"/>
      <w:bookmarkStart w:id="53" w:name="_Toc510782153"/>
      <w:bookmarkStart w:id="54" w:name="_Toc510783462"/>
      <w:bookmarkStart w:id="55" w:name="_Toc510783515"/>
      <w:bookmarkStart w:id="56" w:name="_Toc510816002"/>
      <w:bookmarkStart w:id="57" w:name="_Toc510816133"/>
      <w:bookmarkStart w:id="58" w:name="_Toc513549327"/>
      <w:bookmarkStart w:id="59" w:name="_Toc513626415"/>
      <w:bookmarkStart w:id="60" w:name="_Toc521671248"/>
      <w:bookmarkStart w:id="61" w:name="_Toc525928671"/>
      <w:r>
        <w:t xml:space="preserve">If the monitoring occasions for a search space coincide with a scheduled PDSCH, the UE should </w:t>
      </w:r>
      <w:r w:rsidRPr="0094414E">
        <w:t>apply</w:t>
      </w:r>
      <w:r>
        <w:t xml:space="preserve"> the QCL Type D assumptions for the associated CORESET for that search space.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C81E524" w14:textId="77777777" w:rsidR="001643D6" w:rsidRDefault="001643D6" w:rsidP="001643D6">
      <w:pPr>
        <w:pStyle w:val="BodyText"/>
      </w:pPr>
      <w:r>
        <w:t>Hence, we propose to prioritize PDCCH over PDSCH. Note that the UE will apply the QCL assumption of the CORESET even if the PDCCH is not transmitted: as soon as there is a monitoring occasion, the UE would apply the corresponding QCL assumption.</w:t>
      </w:r>
    </w:p>
    <w:p w14:paraId="7E408E7C" w14:textId="6775FFA2" w:rsidR="001643D6" w:rsidRDefault="001643D6" w:rsidP="001643D6">
      <w:pPr>
        <w:pStyle w:val="BodyText"/>
      </w:pPr>
      <w:r>
        <w:t xml:space="preserve">Note that the UE would apply the QCL assumptions of the PDSCH in the part of the slot where the PDSCH and the PDCCH does not overlap. This will imply that the UE may use </w:t>
      </w:r>
      <w:r w:rsidRPr="00B51659">
        <w:rPr>
          <w:i/>
        </w:rPr>
        <w:t>different Rx beams for different symbols</w:t>
      </w:r>
      <w:r>
        <w:t xml:space="preserve"> in the PDSCH. This is unfortunate, but it is the only way to allow different beams for PDCCH and PDSCH: otherwise, the flexibility of using different beams for PDCCH and PDSCH is </w:t>
      </w:r>
      <w:r w:rsidR="00267899">
        <w:t xml:space="preserve">completely </w:t>
      </w:r>
      <w:r>
        <w:t xml:space="preserve">lost. </w:t>
      </w:r>
    </w:p>
    <w:p w14:paraId="0DA72748" w14:textId="57F93F14" w:rsidR="001643D6" w:rsidRPr="00B51659" w:rsidRDefault="001643D6" w:rsidP="001643D6">
      <w:pPr>
        <w:pStyle w:val="BodyText"/>
      </w:pPr>
      <w:r>
        <w:lastRenderedPageBreak/>
        <w:fldChar w:fldCharType="begin"/>
      </w:r>
      <w:r>
        <w:instrText xml:space="preserve"> REF _Ref510696820 \r \h </w:instrText>
      </w:r>
      <w:r>
        <w:fldChar w:fldCharType="separate"/>
      </w:r>
      <w:r w:rsidR="00727FC7">
        <w:t>Proposal 7</w:t>
      </w:r>
      <w:r>
        <w:fldChar w:fldCharType="end"/>
      </w:r>
      <w:r>
        <w:t xml:space="preserve"> applies both to same and different CCs.</w:t>
      </w:r>
    </w:p>
    <w:p w14:paraId="609AAEED" w14:textId="60FE28C1" w:rsidR="001643D6" w:rsidRPr="00F47E71" w:rsidRDefault="001643D6" w:rsidP="001643D6">
      <w:pPr>
        <w:pStyle w:val="Heading3"/>
      </w:pPr>
      <w:r w:rsidRPr="00823DDC">
        <w:t xml:space="preserve"> </w:t>
      </w:r>
      <w:r w:rsidRPr="00F47E71">
        <w:t>2.1.</w:t>
      </w:r>
      <w:r w:rsidR="00AA6DC9">
        <w:t>4</w:t>
      </w:r>
      <w:r w:rsidRPr="00F47E71">
        <w:tab/>
        <w:t>PDCCH + PDCCH</w:t>
      </w:r>
    </w:p>
    <w:p w14:paraId="293595A9" w14:textId="77777777" w:rsidR="001643D6" w:rsidRDefault="001643D6" w:rsidP="001643D6">
      <w:pPr>
        <w:pStyle w:val="BodyText"/>
      </w:pPr>
      <w:r>
        <w:t>A UE may be configured to monitor search spaces associated with different CORESETs. If two search spaces with CORESETs with different QCL assumptions coincide, the UE must decide which QCL assumption to apply. It should be noted that overlapping monitoring occasions may be rather likely: the UE will be configured to monitor search space0/CORESET 0, with a certain periodicity, and probably also with UE-specific search space(s) in every slot.</w:t>
      </w:r>
    </w:p>
    <w:p w14:paraId="07BB4CE3" w14:textId="77777777" w:rsidR="001643D6" w:rsidRDefault="001643D6" w:rsidP="001643D6">
      <w:pPr>
        <w:pStyle w:val="BodyText"/>
      </w:pPr>
      <w:r>
        <w:t xml:space="preserve">In this case, the UE should prioritize the UE-specific search spaces over the common search spaces. </w:t>
      </w:r>
    </w:p>
    <w:p w14:paraId="378167CC" w14:textId="77777777" w:rsidR="001643D6" w:rsidRDefault="001643D6" w:rsidP="001643D6">
      <w:pPr>
        <w:pStyle w:val="Proposal"/>
      </w:pPr>
      <w:bookmarkStart w:id="62" w:name="_Ref510700327"/>
      <w:bookmarkStart w:id="63" w:name="_Toc510700625"/>
      <w:bookmarkStart w:id="64" w:name="_Toc510702858"/>
      <w:bookmarkStart w:id="65" w:name="_Toc510767716"/>
      <w:bookmarkStart w:id="66" w:name="_Toc510773605"/>
      <w:bookmarkStart w:id="67" w:name="_Toc510774225"/>
      <w:bookmarkStart w:id="68" w:name="_Toc510782154"/>
      <w:bookmarkStart w:id="69" w:name="_Toc510783463"/>
      <w:bookmarkStart w:id="70" w:name="_Toc510783516"/>
      <w:bookmarkStart w:id="71" w:name="_Toc510816003"/>
      <w:bookmarkStart w:id="72" w:name="_Toc510816134"/>
      <w:bookmarkStart w:id="73" w:name="_Toc513549328"/>
      <w:bookmarkStart w:id="74" w:name="_Toc513626416"/>
      <w:bookmarkStart w:id="75" w:name="_Toc521671249"/>
      <w:bookmarkStart w:id="76" w:name="_Toc525928672"/>
      <w:r>
        <w:t>If the monitoring occasions for two search spaces coincide, the UE may apply the QCL assumptions for the CORESET associated with a UE-specific search space.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A77D3F3" w14:textId="655FF9E3" w:rsidR="001643D6" w:rsidRDefault="001643D6" w:rsidP="001643D6">
      <w:pPr>
        <w:pStyle w:val="BodyText"/>
      </w:pPr>
      <w:r>
        <w:fldChar w:fldCharType="begin"/>
      </w:r>
      <w:r>
        <w:instrText xml:space="preserve"> REF _Ref510700327 \r \h </w:instrText>
      </w:r>
      <w:r>
        <w:fldChar w:fldCharType="separate"/>
      </w:r>
      <w:r w:rsidR="00727FC7">
        <w:t>Proposal 8</w:t>
      </w:r>
      <w:r>
        <w:fldChar w:fldCharType="end"/>
      </w:r>
      <w:r>
        <w:t xml:space="preserve"> applies both to same and different CCs.</w:t>
      </w:r>
    </w:p>
    <w:p w14:paraId="01500142" w14:textId="599E4735" w:rsidR="00F63950" w:rsidRDefault="00230D18" w:rsidP="00F63950">
      <w:pPr>
        <w:pStyle w:val="Heading2"/>
      </w:pPr>
      <w:r>
        <w:t>2.2</w:t>
      </w:r>
      <w:r>
        <w:tab/>
      </w:r>
      <w:r w:rsidR="001643D6">
        <w:t>Uplink</w:t>
      </w:r>
    </w:p>
    <w:p w14:paraId="32E9C05F" w14:textId="77777777" w:rsidR="001643D6" w:rsidRDefault="001643D6" w:rsidP="001643D6">
      <w:pPr>
        <w:pStyle w:val="BodyText"/>
      </w:pPr>
      <w:r>
        <w:t>In the UL, it may be so that the configured spatial relation for two signals that are simultaneously transmitted are different. In this case, the UE behaviour must be defined. Still, it is desirable not to introduce restrictions on NW behaviour in the standard.</w:t>
      </w:r>
    </w:p>
    <w:p w14:paraId="4C85D3A7" w14:textId="77777777" w:rsidR="001643D6" w:rsidRDefault="001643D6" w:rsidP="001643D6">
      <w:pPr>
        <w:pStyle w:val="Heading3"/>
      </w:pPr>
      <w:r>
        <w:t>2.2.1</w:t>
      </w:r>
      <w:r>
        <w:tab/>
        <w:t>PUCCH + PUCCH</w:t>
      </w:r>
    </w:p>
    <w:p w14:paraId="45159106" w14:textId="18B72FE0" w:rsidR="001643D6" w:rsidRDefault="001643D6" w:rsidP="001643D6">
      <w:pPr>
        <w:pStyle w:val="BodyText"/>
      </w:pPr>
      <w:r>
        <w:t xml:space="preserve">If the UE transmits multiple PUCCHs in different carriers at the same time, the UE should apply the spatial relation based on a priority rule based on the </w:t>
      </w:r>
      <w:r w:rsidR="00FC187F">
        <w:t>scheduling mechanism</w:t>
      </w:r>
      <w:r>
        <w:t xml:space="preserve">. </w:t>
      </w:r>
      <w:r w:rsidR="00FC187F">
        <w:t>The more dynamic the scheduling mechanism, the more resource consuming for the NW, and hence, the more important the PUCCH content.</w:t>
      </w:r>
    </w:p>
    <w:p w14:paraId="0E2E3D9A" w14:textId="4424403F" w:rsidR="00FC187F" w:rsidRDefault="00FC187F" w:rsidP="00FC187F">
      <w:pPr>
        <w:pStyle w:val="Proposal"/>
      </w:pPr>
      <w:bookmarkStart w:id="77" w:name="_Ref525738815"/>
      <w:bookmarkStart w:id="78" w:name="_Toc525928673"/>
      <w:r>
        <w:t>If the spatial relations for multiple simultaneously transmitted PUCCH differ, the UE should use the spatial relation of the most dynamically scheduled PUCCH.</w:t>
      </w:r>
      <w:bookmarkEnd w:id="77"/>
      <w:bookmarkEnd w:id="78"/>
      <w:r>
        <w:t xml:space="preserve"> </w:t>
      </w:r>
    </w:p>
    <w:p w14:paraId="3DC188A1" w14:textId="2CE34ABF" w:rsidR="00FC187F" w:rsidRDefault="00FC187F" w:rsidP="00FC187F">
      <w:pPr>
        <w:pStyle w:val="BodyText"/>
      </w:pPr>
      <w:r>
        <w:fldChar w:fldCharType="begin"/>
      </w:r>
      <w:r>
        <w:instrText xml:space="preserve"> REF _Ref525738815 \r \h </w:instrText>
      </w:r>
      <w:r>
        <w:fldChar w:fldCharType="separate"/>
      </w:r>
      <w:r w:rsidR="00727FC7">
        <w:t>Proposal 9</w:t>
      </w:r>
      <w:r>
        <w:fldChar w:fldCharType="end"/>
      </w:r>
      <w:r>
        <w:t xml:space="preserve"> means that an aperiodic PUCCH is prioritized over a semi-persistent PUCCH, which in turn is prioritized over a periodic PUCCH transmission.</w:t>
      </w:r>
    </w:p>
    <w:p w14:paraId="51B3740F" w14:textId="77777777" w:rsidR="001643D6" w:rsidRPr="00CD5F9A" w:rsidRDefault="001643D6" w:rsidP="001643D6">
      <w:pPr>
        <w:pStyle w:val="Heading3"/>
      </w:pPr>
      <w:r w:rsidRPr="00CD5F9A">
        <w:t>2.2.2</w:t>
      </w:r>
      <w:r w:rsidRPr="00CD5F9A">
        <w:tab/>
        <w:t>SRS + SRS</w:t>
      </w:r>
    </w:p>
    <w:p w14:paraId="6C783AE3" w14:textId="77777777" w:rsidR="001643D6" w:rsidRDefault="001643D6" w:rsidP="001643D6">
      <w:pPr>
        <w:pStyle w:val="BodyText"/>
      </w:pPr>
      <w:r>
        <w:t>The NW schedules SRS to perform measurements, which are subsequently used for, e.g., scheduling decisions. The SRS differ in their scheduling mechanism: aperiodic, semi-persistent or periodic. The more dynamic the scheduling mechanism, the more resource consuming for the NW, and hence, the more important the SRS. So, for this case, we propose that the UE uses the spatial relation of the most dynamically scheduled SRS:</w:t>
      </w:r>
    </w:p>
    <w:p w14:paraId="5B7815B1" w14:textId="77777777" w:rsidR="001643D6" w:rsidRDefault="001643D6" w:rsidP="001643D6">
      <w:pPr>
        <w:pStyle w:val="Proposal"/>
      </w:pPr>
      <w:bookmarkStart w:id="79" w:name="_Ref510781709"/>
      <w:bookmarkStart w:id="80" w:name="_Toc510782167"/>
      <w:bookmarkStart w:id="81" w:name="_Toc510783476"/>
      <w:bookmarkStart w:id="82" w:name="_Toc510783529"/>
      <w:bookmarkStart w:id="83" w:name="_Toc510816016"/>
      <w:bookmarkStart w:id="84" w:name="_Toc510816147"/>
      <w:bookmarkStart w:id="85" w:name="_Toc513549330"/>
      <w:bookmarkStart w:id="86" w:name="_Toc513626418"/>
      <w:bookmarkStart w:id="87" w:name="_Toc521671251"/>
      <w:bookmarkStart w:id="88" w:name="_Toc525928674"/>
      <w:r>
        <w:t>If the spatial relations for multiple simultaneously transmitted SRS differ, the UE should use the spatial relation of the most dynamically scheduled SRS.</w:t>
      </w:r>
      <w:bookmarkEnd w:id="79"/>
      <w:bookmarkEnd w:id="80"/>
      <w:bookmarkEnd w:id="81"/>
      <w:bookmarkEnd w:id="82"/>
      <w:bookmarkEnd w:id="83"/>
      <w:bookmarkEnd w:id="84"/>
      <w:bookmarkEnd w:id="85"/>
      <w:bookmarkEnd w:id="86"/>
      <w:bookmarkEnd w:id="87"/>
      <w:bookmarkEnd w:id="88"/>
    </w:p>
    <w:p w14:paraId="28E511A0" w14:textId="62591B92" w:rsidR="001643D6" w:rsidRPr="00933BCB" w:rsidRDefault="001643D6" w:rsidP="001643D6">
      <w:pPr>
        <w:pStyle w:val="BodyText"/>
      </w:pPr>
      <w:r>
        <w:fldChar w:fldCharType="begin"/>
      </w:r>
      <w:r>
        <w:instrText xml:space="preserve"> REF _Ref510781709 \r \h </w:instrText>
      </w:r>
      <w:r>
        <w:fldChar w:fldCharType="separate"/>
      </w:r>
      <w:r w:rsidR="00727FC7">
        <w:t>Proposal 10</w:t>
      </w:r>
      <w:r>
        <w:fldChar w:fldCharType="end"/>
      </w:r>
      <w:r>
        <w:t xml:space="preserve"> means that an aperiodic SRS is prioritized over a semi-persistent SRS, which in turn is prioritized over a periodic SRS transmission.</w:t>
      </w:r>
    </w:p>
    <w:p w14:paraId="5E2B5113" w14:textId="77777777" w:rsidR="00C01F33" w:rsidRPr="00CE0424" w:rsidRDefault="00C01F33" w:rsidP="00CE0424">
      <w:pPr>
        <w:pStyle w:val="Heading1"/>
      </w:pPr>
      <w:r w:rsidRPr="00CE0424">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D1AA6AD" w14:textId="13C07ED0" w:rsidR="00727FC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5928664" w:history="1">
        <w:r w:rsidR="00727FC7" w:rsidRPr="00391929">
          <w:rPr>
            <w:rStyle w:val="Hyperlink"/>
            <w:noProof/>
          </w:rPr>
          <w:t>Observation 1</w:t>
        </w:r>
        <w:r w:rsidR="00727FC7">
          <w:rPr>
            <w:rFonts w:asciiTheme="minorHAnsi" w:eastAsiaTheme="minorEastAsia" w:hAnsiTheme="minorHAnsi" w:cstheme="minorBidi"/>
            <w:b w:val="0"/>
            <w:noProof/>
            <w:sz w:val="22"/>
            <w:szCs w:val="22"/>
            <w:lang w:val="sv-SE" w:eastAsia="sv-SE"/>
          </w:rPr>
          <w:tab/>
        </w:r>
        <w:r w:rsidR="00727FC7" w:rsidRPr="00391929">
          <w:rPr>
            <w:rStyle w:val="Hyperlink"/>
            <w:noProof/>
          </w:rPr>
          <w:t>One Rx beam is often used for different Tx beams, i.e., for different QCL indications.</w:t>
        </w:r>
      </w:hyperlink>
    </w:p>
    <w:p w14:paraId="514DFC92" w14:textId="0540AC32" w:rsidR="006E1C82" w:rsidRPr="00F11B92"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32FD80A" w14:textId="06400549" w:rsidR="00727FC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28665" w:history="1">
        <w:r w:rsidR="00727FC7" w:rsidRPr="00E4602C">
          <w:rPr>
            <w:rStyle w:val="Hyperlink"/>
            <w:noProof/>
            <w:lang w:val="en-US"/>
          </w:rPr>
          <w:t>Proposal 1</w:t>
        </w:r>
        <w:r w:rsidR="00727FC7">
          <w:rPr>
            <w:rFonts w:asciiTheme="minorHAnsi" w:eastAsiaTheme="minorEastAsia" w:hAnsiTheme="minorHAnsi" w:cstheme="minorBidi"/>
            <w:b w:val="0"/>
            <w:noProof/>
            <w:sz w:val="22"/>
            <w:szCs w:val="22"/>
            <w:lang w:val="sv-SE" w:eastAsia="sv-SE"/>
          </w:rPr>
          <w:tab/>
        </w:r>
        <w:r w:rsidR="00727FC7" w:rsidRPr="00E4602C">
          <w:rPr>
            <w:rStyle w:val="Hyperlink"/>
            <w:noProof/>
            <w:lang w:val="en-US"/>
          </w:rPr>
          <w:t xml:space="preserve">In case RAN4 agrees on </w:t>
        </w:r>
        <w:r w:rsidR="00727FC7" w:rsidRPr="00E4602C">
          <w:rPr>
            <w:rStyle w:val="Hyperlink"/>
            <w:noProof/>
          </w:rPr>
          <w:t>scheduling</w:t>
        </w:r>
        <w:r w:rsidR="00727FC7" w:rsidRPr="00E4602C">
          <w:rPr>
            <w:rStyle w:val="Hyperlink"/>
            <w:noProof/>
            <w:lang w:val="en-US"/>
          </w:rPr>
          <w:t xml:space="preserve"> restrictions that cover only a small part of the slot, RAN1 should agree on special rate matching patterns for such slots.</w:t>
        </w:r>
      </w:hyperlink>
    </w:p>
    <w:p w14:paraId="3D7FE986" w14:textId="5EAD8CC0" w:rsidR="00727FC7" w:rsidRDefault="00727FC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28666" w:history="1">
        <w:r w:rsidRPr="00E4602C">
          <w:rPr>
            <w:rStyle w:val="Hyperlink"/>
            <w:noProof/>
          </w:rPr>
          <w:t>Proposal 2</w:t>
        </w:r>
        <w:r>
          <w:rPr>
            <w:rFonts w:asciiTheme="minorHAnsi" w:eastAsiaTheme="minorEastAsia" w:hAnsiTheme="minorHAnsi" w:cstheme="minorBidi"/>
            <w:b w:val="0"/>
            <w:noProof/>
            <w:sz w:val="22"/>
            <w:szCs w:val="22"/>
            <w:lang w:val="sv-SE" w:eastAsia="sv-SE"/>
          </w:rPr>
          <w:tab/>
        </w:r>
        <w:r w:rsidRPr="00E4602C">
          <w:rPr>
            <w:rStyle w:val="Hyperlink"/>
            <w:noProof/>
          </w:rPr>
          <w:t xml:space="preserve">For L1-RSRP measurements, the symbols to be monitored are the symbols of the measurement resources defined in the fields of the RRC parameter </w:t>
        </w:r>
        <w:r w:rsidRPr="00E4602C">
          <w:rPr>
            <w:rStyle w:val="Hyperlink"/>
            <w:rFonts w:ascii="Courier" w:hAnsi="Courier" w:cs="Courier"/>
            <w:noProof/>
            <w:lang w:val="sv-SE" w:eastAsia="en-GB"/>
          </w:rPr>
          <w:t>CSI-ResourceConfig.</w:t>
        </w:r>
      </w:hyperlink>
    </w:p>
    <w:p w14:paraId="6F2E971D" w14:textId="15F32E0F" w:rsidR="00727FC7" w:rsidRDefault="00727FC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28667" w:history="1">
        <w:r w:rsidRPr="00E4602C">
          <w:rPr>
            <w:rStyle w:val="Hyperlink"/>
            <w:noProof/>
          </w:rPr>
          <w:t>Proposal 3</w:t>
        </w:r>
        <w:r>
          <w:rPr>
            <w:rFonts w:asciiTheme="minorHAnsi" w:eastAsiaTheme="minorEastAsia" w:hAnsiTheme="minorHAnsi" w:cstheme="minorBidi"/>
            <w:b w:val="0"/>
            <w:noProof/>
            <w:sz w:val="22"/>
            <w:szCs w:val="22"/>
            <w:lang w:val="sv-SE" w:eastAsia="sv-SE"/>
          </w:rPr>
          <w:tab/>
        </w:r>
        <w:r w:rsidRPr="00E4602C">
          <w:rPr>
            <w:rStyle w:val="Hyperlink"/>
            <w:noProof/>
          </w:rPr>
          <w:t>For SSB-based L3 measurements, the symbols to be measured are all the symbols in the SSBs in the SMTC window.</w:t>
        </w:r>
      </w:hyperlink>
    </w:p>
    <w:p w14:paraId="696820C7" w14:textId="3FC84E40" w:rsidR="00727FC7" w:rsidRDefault="00727FC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28668" w:history="1">
        <w:r w:rsidRPr="00E4602C">
          <w:rPr>
            <w:rStyle w:val="Hyperlink"/>
            <w:noProof/>
          </w:rPr>
          <w:t>Proposal 4</w:t>
        </w:r>
        <w:r>
          <w:rPr>
            <w:rFonts w:asciiTheme="minorHAnsi" w:eastAsiaTheme="minorEastAsia" w:hAnsiTheme="minorHAnsi" w:cstheme="minorBidi"/>
            <w:b w:val="0"/>
            <w:noProof/>
            <w:sz w:val="22"/>
            <w:szCs w:val="22"/>
            <w:lang w:val="sv-SE" w:eastAsia="sv-SE"/>
          </w:rPr>
          <w:tab/>
        </w:r>
        <w:r w:rsidRPr="00E4602C">
          <w:rPr>
            <w:rStyle w:val="Hyperlink"/>
            <w:rFonts w:cs="Arial"/>
            <w:noProof/>
            <w:lang w:val="sv-SE" w:eastAsia="en-GB"/>
          </w:rPr>
          <w:t xml:space="preserve">For CSI-RS-based L3 measurements, the symbols to be measured are all the CSI-RS resources configured using the RRC parameter </w:t>
        </w:r>
        <w:r w:rsidRPr="00E4602C">
          <w:rPr>
            <w:rStyle w:val="Hyperlink"/>
            <w:rFonts w:ascii="Courier" w:hAnsi="Courier" w:cs="Courier"/>
            <w:noProof/>
            <w:lang w:val="sv-SE" w:eastAsia="en-GB"/>
          </w:rPr>
          <w:t>CSI-RS-ResourceConfigMobility.</w:t>
        </w:r>
      </w:hyperlink>
    </w:p>
    <w:p w14:paraId="5ABE6C33" w14:textId="6F68488F" w:rsidR="00727FC7" w:rsidRDefault="00727FC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28669" w:history="1">
        <w:r w:rsidRPr="00E4602C">
          <w:rPr>
            <w:rStyle w:val="Hyperlink"/>
            <w:noProof/>
          </w:rPr>
          <w:t>Proposal 5</w:t>
        </w:r>
        <w:r>
          <w:rPr>
            <w:rFonts w:asciiTheme="minorHAnsi" w:eastAsiaTheme="minorEastAsia" w:hAnsiTheme="minorHAnsi" w:cstheme="minorBidi"/>
            <w:b w:val="0"/>
            <w:noProof/>
            <w:sz w:val="22"/>
            <w:szCs w:val="22"/>
            <w:lang w:val="sv-SE" w:eastAsia="sv-SE"/>
          </w:rPr>
          <w:tab/>
        </w:r>
        <w:r w:rsidRPr="00E4602C">
          <w:rPr>
            <w:rStyle w:val="Hyperlink"/>
            <w:noProof/>
          </w:rPr>
          <w:t>If the QCL Type D assumptions for a CSI-RS for CSI acquisition and PDSCH differ, the UE shall use the QCL assumption for CSI-RS also when demodulating PDSCH.</w:t>
        </w:r>
      </w:hyperlink>
    </w:p>
    <w:p w14:paraId="5649CEAC" w14:textId="3EBDD831" w:rsidR="00727FC7" w:rsidRDefault="00727FC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28670" w:history="1">
        <w:r w:rsidRPr="00E4602C">
          <w:rPr>
            <w:rStyle w:val="Hyperlink"/>
            <w:noProof/>
          </w:rPr>
          <w:t>Proposal 6</w:t>
        </w:r>
        <w:r>
          <w:rPr>
            <w:rFonts w:asciiTheme="minorHAnsi" w:eastAsiaTheme="minorEastAsia" w:hAnsiTheme="minorHAnsi" w:cstheme="minorBidi"/>
            <w:b w:val="0"/>
            <w:noProof/>
            <w:sz w:val="22"/>
            <w:szCs w:val="22"/>
            <w:lang w:val="sv-SE" w:eastAsia="sv-SE"/>
          </w:rPr>
          <w:tab/>
        </w:r>
        <w:r w:rsidRPr="00E4602C">
          <w:rPr>
            <w:rStyle w:val="Hyperlink"/>
            <w:noProof/>
          </w:rPr>
          <w:t>The UE may receive PDSCH at the same time as it receives a CSI-RS for tracking, and the Rx beam selection is up to the UE.</w:t>
        </w:r>
      </w:hyperlink>
    </w:p>
    <w:p w14:paraId="688A76C5" w14:textId="032B370F" w:rsidR="00727FC7" w:rsidRDefault="00727FC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28671" w:history="1">
        <w:r w:rsidRPr="00E4602C">
          <w:rPr>
            <w:rStyle w:val="Hyperlink"/>
            <w:noProof/>
          </w:rPr>
          <w:t>Proposal 7</w:t>
        </w:r>
        <w:r>
          <w:rPr>
            <w:rFonts w:asciiTheme="minorHAnsi" w:eastAsiaTheme="minorEastAsia" w:hAnsiTheme="minorHAnsi" w:cstheme="minorBidi"/>
            <w:b w:val="0"/>
            <w:noProof/>
            <w:sz w:val="22"/>
            <w:szCs w:val="22"/>
            <w:lang w:val="sv-SE" w:eastAsia="sv-SE"/>
          </w:rPr>
          <w:tab/>
        </w:r>
        <w:r w:rsidRPr="00E4602C">
          <w:rPr>
            <w:rStyle w:val="Hyperlink"/>
            <w:noProof/>
          </w:rPr>
          <w:t>If the monitoring occasions for a search space coincide with a scheduled PDSCH, the UE should apply the QCL Type D assumptions for the associated CORESET for that search space.</w:t>
        </w:r>
      </w:hyperlink>
    </w:p>
    <w:p w14:paraId="22FB5F0D" w14:textId="12E8A7BC" w:rsidR="00727FC7" w:rsidRDefault="00727FC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28672" w:history="1">
        <w:r w:rsidRPr="00E4602C">
          <w:rPr>
            <w:rStyle w:val="Hyperlink"/>
            <w:noProof/>
          </w:rPr>
          <w:t>Proposal 8</w:t>
        </w:r>
        <w:r>
          <w:rPr>
            <w:rFonts w:asciiTheme="minorHAnsi" w:eastAsiaTheme="minorEastAsia" w:hAnsiTheme="minorHAnsi" w:cstheme="minorBidi"/>
            <w:b w:val="0"/>
            <w:noProof/>
            <w:sz w:val="22"/>
            <w:szCs w:val="22"/>
            <w:lang w:val="sv-SE" w:eastAsia="sv-SE"/>
          </w:rPr>
          <w:tab/>
        </w:r>
        <w:r w:rsidRPr="00E4602C">
          <w:rPr>
            <w:rStyle w:val="Hyperlink"/>
            <w:noProof/>
          </w:rPr>
          <w:t>If the monitoring occasions for two search spaces coincide, the UE may apply the QCL assumptions for the CORESET associated with a UE-specific search space.</w:t>
        </w:r>
      </w:hyperlink>
    </w:p>
    <w:p w14:paraId="207A3663" w14:textId="40EB0A64" w:rsidR="00727FC7" w:rsidRDefault="00727FC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28673" w:history="1">
        <w:r w:rsidRPr="00E4602C">
          <w:rPr>
            <w:rStyle w:val="Hyperlink"/>
            <w:noProof/>
          </w:rPr>
          <w:t>Proposal 9</w:t>
        </w:r>
        <w:r>
          <w:rPr>
            <w:rFonts w:asciiTheme="minorHAnsi" w:eastAsiaTheme="minorEastAsia" w:hAnsiTheme="minorHAnsi" w:cstheme="minorBidi"/>
            <w:b w:val="0"/>
            <w:noProof/>
            <w:sz w:val="22"/>
            <w:szCs w:val="22"/>
            <w:lang w:val="sv-SE" w:eastAsia="sv-SE"/>
          </w:rPr>
          <w:tab/>
        </w:r>
        <w:r w:rsidRPr="00E4602C">
          <w:rPr>
            <w:rStyle w:val="Hyperlink"/>
            <w:noProof/>
          </w:rPr>
          <w:t>If the spatial relations for multiple simultaneously transmitted PUCCH differ, the UE should use the spatial relation of the most dynamically scheduled PUCCH.</w:t>
        </w:r>
      </w:hyperlink>
    </w:p>
    <w:p w14:paraId="0B854471" w14:textId="0D0319BA" w:rsidR="00727FC7" w:rsidRDefault="00727FC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28674" w:history="1">
        <w:r w:rsidRPr="00E4602C">
          <w:rPr>
            <w:rStyle w:val="Hyperlink"/>
            <w:noProof/>
          </w:rPr>
          <w:t>Proposal 10</w:t>
        </w:r>
        <w:r>
          <w:rPr>
            <w:rFonts w:asciiTheme="minorHAnsi" w:eastAsiaTheme="minorEastAsia" w:hAnsiTheme="minorHAnsi" w:cstheme="minorBidi"/>
            <w:b w:val="0"/>
            <w:noProof/>
            <w:sz w:val="22"/>
            <w:szCs w:val="22"/>
            <w:lang w:val="sv-SE" w:eastAsia="sv-SE"/>
          </w:rPr>
          <w:tab/>
        </w:r>
        <w:r w:rsidRPr="00E4602C">
          <w:rPr>
            <w:rStyle w:val="Hyperlink"/>
            <w:noProof/>
          </w:rPr>
          <w:t>If the spatial relations for multiple simultaneously transmitted SRS differ, the UE should use the spatial relation of the most dynamically scheduled SRS.</w:t>
        </w:r>
      </w:hyperlink>
    </w:p>
    <w:p w14:paraId="4D60436A" w14:textId="4334FF38" w:rsidR="00C01F33" w:rsidRPr="009B245F" w:rsidRDefault="006E1C82" w:rsidP="009B245F">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89" w:name="_In-sequence_SDU_delivery"/>
      <w:bookmarkEnd w:id="89"/>
      <w:r w:rsidRPr="00CE0424">
        <w:t>References</w:t>
      </w:r>
    </w:p>
    <w:p w14:paraId="0028F7F0"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AA9F2" w14:textId="77777777" w:rsidR="005C44A7" w:rsidRDefault="005C44A7">
      <w:r>
        <w:separator/>
      </w:r>
    </w:p>
  </w:endnote>
  <w:endnote w:type="continuationSeparator" w:id="0">
    <w:p w14:paraId="72F54678" w14:textId="77777777" w:rsidR="005C44A7" w:rsidRDefault="005C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05136" w14:textId="77777777" w:rsidR="005C44A7" w:rsidRDefault="005C44A7">
      <w:r>
        <w:separator/>
      </w:r>
    </w:p>
  </w:footnote>
  <w:footnote w:type="continuationSeparator" w:id="0">
    <w:p w14:paraId="65A8805D" w14:textId="77777777" w:rsidR="005C44A7" w:rsidRDefault="005C4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D64892"/>
    <w:multiLevelType w:val="hybridMultilevel"/>
    <w:tmpl w:val="94F05B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4A55CE"/>
    <w:multiLevelType w:val="hybridMultilevel"/>
    <w:tmpl w:val="137E06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8B71C7"/>
    <w:multiLevelType w:val="hybridMultilevel"/>
    <w:tmpl w:val="5BB45B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EE36AB"/>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AB2273"/>
    <w:multiLevelType w:val="hybridMultilevel"/>
    <w:tmpl w:val="74929F4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10"/>
  </w:num>
  <w:num w:numId="18">
    <w:abstractNumId w:val="11"/>
  </w:num>
  <w:num w:numId="19">
    <w:abstractNumId w:val="5"/>
  </w:num>
  <w:num w:numId="20">
    <w:abstractNumId w:val="29"/>
  </w:num>
  <w:num w:numId="21">
    <w:abstractNumId w:val="15"/>
  </w:num>
  <w:num w:numId="22">
    <w:abstractNumId w:val="28"/>
  </w:num>
  <w:num w:numId="23">
    <w:abstractNumId w:val="30"/>
  </w:num>
  <w:num w:numId="24">
    <w:abstractNumId w:val="25"/>
  </w:num>
  <w:num w:numId="25">
    <w:abstractNumId w:val="26"/>
  </w:num>
  <w:num w:numId="26">
    <w:abstractNumId w:val="4"/>
  </w:num>
  <w:num w:numId="27">
    <w:abstractNumId w:val="8"/>
  </w:num>
  <w:num w:numId="28">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7"/>
  </w:num>
  <w:num w:numId="3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664F"/>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36A"/>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43D6"/>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0175"/>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899"/>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221E"/>
    <w:rsid w:val="004734D0"/>
    <w:rsid w:val="0047556B"/>
    <w:rsid w:val="00477768"/>
    <w:rsid w:val="00492BC5"/>
    <w:rsid w:val="004964F1"/>
    <w:rsid w:val="004A1008"/>
    <w:rsid w:val="004A16BC"/>
    <w:rsid w:val="004A2B94"/>
    <w:rsid w:val="004A2D98"/>
    <w:rsid w:val="004B6F6A"/>
    <w:rsid w:val="004B7C0C"/>
    <w:rsid w:val="004C3898"/>
    <w:rsid w:val="004D36B1"/>
    <w:rsid w:val="004D5DB7"/>
    <w:rsid w:val="004D7EBD"/>
    <w:rsid w:val="004E2680"/>
    <w:rsid w:val="004E28F9"/>
    <w:rsid w:val="004E462E"/>
    <w:rsid w:val="004E56DC"/>
    <w:rsid w:val="004E60E9"/>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526D"/>
    <w:rsid w:val="005A662D"/>
    <w:rsid w:val="005B1409"/>
    <w:rsid w:val="005B35D7"/>
    <w:rsid w:val="005B392A"/>
    <w:rsid w:val="005B3AA3"/>
    <w:rsid w:val="005B6F83"/>
    <w:rsid w:val="005C44A7"/>
    <w:rsid w:val="005C74FB"/>
    <w:rsid w:val="005D1602"/>
    <w:rsid w:val="005E385F"/>
    <w:rsid w:val="005E5B81"/>
    <w:rsid w:val="005F2CB1"/>
    <w:rsid w:val="005F3025"/>
    <w:rsid w:val="005F618C"/>
    <w:rsid w:val="005F70BD"/>
    <w:rsid w:val="0060283C"/>
    <w:rsid w:val="00604F14"/>
    <w:rsid w:val="00605857"/>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A38"/>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925"/>
    <w:rsid w:val="00707D61"/>
    <w:rsid w:val="00712287"/>
    <w:rsid w:val="00712772"/>
    <w:rsid w:val="007148D3"/>
    <w:rsid w:val="00715B9A"/>
    <w:rsid w:val="007257D0"/>
    <w:rsid w:val="00726EA6"/>
    <w:rsid w:val="00727208"/>
    <w:rsid w:val="00727680"/>
    <w:rsid w:val="00727FC7"/>
    <w:rsid w:val="007348B1"/>
    <w:rsid w:val="007362A6"/>
    <w:rsid w:val="00736D7D"/>
    <w:rsid w:val="00737AB8"/>
    <w:rsid w:val="00737E3C"/>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45F"/>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DC9"/>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87A"/>
    <w:rsid w:val="00B548B7"/>
    <w:rsid w:val="00B614A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63"/>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4D5"/>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250E"/>
    <w:rsid w:val="00DB377D"/>
    <w:rsid w:val="00DC0D81"/>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5F2A"/>
    <w:rsid w:val="00EF60D0"/>
    <w:rsid w:val="00F0528D"/>
    <w:rsid w:val="00F06C67"/>
    <w:rsid w:val="00F06DFD"/>
    <w:rsid w:val="00F071D1"/>
    <w:rsid w:val="00F07533"/>
    <w:rsid w:val="00F076FE"/>
    <w:rsid w:val="00F10629"/>
    <w:rsid w:val="00F11B92"/>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082"/>
    <w:rsid w:val="00FB4C80"/>
    <w:rsid w:val="00FB6A6A"/>
    <w:rsid w:val="00FC187F"/>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221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4722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221E"/>
    <w:pPr>
      <w:pBdr>
        <w:top w:val="none" w:sz="0" w:space="0" w:color="auto"/>
      </w:pBdr>
      <w:spacing w:before="180"/>
      <w:outlineLvl w:val="1"/>
    </w:pPr>
    <w:rPr>
      <w:sz w:val="32"/>
    </w:rPr>
  </w:style>
  <w:style w:type="paragraph" w:styleId="Heading3">
    <w:name w:val="heading 3"/>
    <w:basedOn w:val="Heading2"/>
    <w:next w:val="Normal"/>
    <w:link w:val="Heading3Char"/>
    <w:qFormat/>
    <w:rsid w:val="0047221E"/>
    <w:pPr>
      <w:spacing w:before="120"/>
      <w:outlineLvl w:val="2"/>
    </w:pPr>
    <w:rPr>
      <w:sz w:val="28"/>
    </w:rPr>
  </w:style>
  <w:style w:type="paragraph" w:styleId="Heading4">
    <w:name w:val="heading 4"/>
    <w:basedOn w:val="Heading3"/>
    <w:next w:val="Normal"/>
    <w:link w:val="Heading4Char"/>
    <w:qFormat/>
    <w:rsid w:val="0047221E"/>
    <w:pPr>
      <w:ind w:left="1418" w:hanging="1418"/>
      <w:outlineLvl w:val="3"/>
    </w:pPr>
    <w:rPr>
      <w:sz w:val="24"/>
    </w:rPr>
  </w:style>
  <w:style w:type="paragraph" w:styleId="Heading5">
    <w:name w:val="heading 5"/>
    <w:basedOn w:val="Heading4"/>
    <w:next w:val="Normal"/>
    <w:link w:val="Heading5Char"/>
    <w:qFormat/>
    <w:rsid w:val="0047221E"/>
    <w:pPr>
      <w:ind w:left="1701" w:hanging="1701"/>
      <w:outlineLvl w:val="4"/>
    </w:pPr>
    <w:rPr>
      <w:sz w:val="22"/>
    </w:rPr>
  </w:style>
  <w:style w:type="paragraph" w:styleId="Heading6">
    <w:name w:val="heading 6"/>
    <w:basedOn w:val="H6"/>
    <w:next w:val="Normal"/>
    <w:link w:val="Heading6Char"/>
    <w:qFormat/>
    <w:rsid w:val="0047221E"/>
    <w:pPr>
      <w:outlineLvl w:val="5"/>
    </w:pPr>
  </w:style>
  <w:style w:type="paragraph" w:styleId="Heading7">
    <w:name w:val="heading 7"/>
    <w:basedOn w:val="H6"/>
    <w:next w:val="Normal"/>
    <w:link w:val="Heading7Char"/>
    <w:qFormat/>
    <w:rsid w:val="0047221E"/>
    <w:pPr>
      <w:outlineLvl w:val="6"/>
    </w:pPr>
  </w:style>
  <w:style w:type="paragraph" w:styleId="Heading8">
    <w:name w:val="heading 8"/>
    <w:basedOn w:val="Heading1"/>
    <w:next w:val="Normal"/>
    <w:link w:val="Heading8Char"/>
    <w:qFormat/>
    <w:rsid w:val="0047221E"/>
    <w:pPr>
      <w:ind w:left="0" w:firstLine="0"/>
      <w:outlineLvl w:val="7"/>
    </w:pPr>
  </w:style>
  <w:style w:type="paragraph" w:styleId="Heading9">
    <w:name w:val="heading 9"/>
    <w:basedOn w:val="Heading8"/>
    <w:next w:val="Normal"/>
    <w:link w:val="Heading9Char"/>
    <w:qFormat/>
    <w:rsid w:val="0047221E"/>
    <w:pPr>
      <w:outlineLvl w:val="8"/>
    </w:pPr>
  </w:style>
  <w:style w:type="character" w:default="1" w:styleId="DefaultParagraphFont">
    <w:name w:val="Default Paragraph Font"/>
    <w:uiPriority w:val="1"/>
    <w:semiHidden/>
    <w:unhideWhenUsed/>
    <w:rsid w:val="004722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221E"/>
  </w:style>
  <w:style w:type="paragraph" w:styleId="TOC8">
    <w:name w:val="toc 8"/>
    <w:basedOn w:val="TOC1"/>
    <w:uiPriority w:val="39"/>
    <w:rsid w:val="0047221E"/>
    <w:pPr>
      <w:spacing w:before="180"/>
      <w:ind w:left="2693" w:hanging="2693"/>
    </w:pPr>
    <w:rPr>
      <w:b/>
    </w:rPr>
  </w:style>
  <w:style w:type="paragraph" w:styleId="TOC1">
    <w:name w:val="toc 1"/>
    <w:uiPriority w:val="39"/>
    <w:rsid w:val="004722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221E"/>
    <w:pPr>
      <w:keepNext/>
      <w:keepLines/>
      <w:spacing w:before="180"/>
      <w:jc w:val="center"/>
    </w:pPr>
  </w:style>
  <w:style w:type="paragraph" w:styleId="Caption">
    <w:name w:val="caption"/>
    <w:basedOn w:val="Normal"/>
    <w:next w:val="Normal"/>
    <w:qFormat/>
    <w:rsid w:val="0047221E"/>
    <w:pPr>
      <w:spacing w:before="120" w:after="120"/>
    </w:pPr>
    <w:rPr>
      <w:b/>
      <w:lang w:eastAsia="en-GB"/>
    </w:rPr>
  </w:style>
  <w:style w:type="paragraph" w:styleId="TOC5">
    <w:name w:val="toc 5"/>
    <w:basedOn w:val="TOC4"/>
    <w:uiPriority w:val="39"/>
    <w:rsid w:val="0047221E"/>
    <w:pPr>
      <w:ind w:left="1701" w:hanging="1701"/>
    </w:pPr>
  </w:style>
  <w:style w:type="paragraph" w:styleId="TOC4">
    <w:name w:val="toc 4"/>
    <w:basedOn w:val="TOC3"/>
    <w:uiPriority w:val="39"/>
    <w:rsid w:val="0047221E"/>
    <w:pPr>
      <w:ind w:left="1418" w:hanging="1418"/>
    </w:pPr>
  </w:style>
  <w:style w:type="paragraph" w:styleId="TOC3">
    <w:name w:val="toc 3"/>
    <w:basedOn w:val="TOC2"/>
    <w:uiPriority w:val="39"/>
    <w:rsid w:val="0047221E"/>
    <w:pPr>
      <w:ind w:left="1134" w:hanging="1134"/>
    </w:pPr>
  </w:style>
  <w:style w:type="paragraph" w:styleId="TOC2">
    <w:name w:val="toc 2"/>
    <w:basedOn w:val="TOC1"/>
    <w:uiPriority w:val="39"/>
    <w:rsid w:val="0047221E"/>
    <w:pPr>
      <w:keepNext w:val="0"/>
      <w:spacing w:before="0"/>
      <w:ind w:left="851" w:hanging="851"/>
    </w:pPr>
    <w:rPr>
      <w:sz w:val="20"/>
    </w:rPr>
  </w:style>
  <w:style w:type="paragraph" w:styleId="Index2">
    <w:name w:val="index 2"/>
    <w:basedOn w:val="Index1"/>
    <w:rsid w:val="0047221E"/>
    <w:pPr>
      <w:ind w:left="284"/>
    </w:pPr>
  </w:style>
  <w:style w:type="paragraph" w:styleId="Index1">
    <w:name w:val="index 1"/>
    <w:basedOn w:val="Normal"/>
    <w:rsid w:val="0047221E"/>
    <w:pPr>
      <w:keepLines/>
      <w:spacing w:after="0"/>
    </w:pPr>
  </w:style>
  <w:style w:type="paragraph" w:styleId="DocumentMap">
    <w:name w:val="Document Map"/>
    <w:basedOn w:val="Normal"/>
    <w:link w:val="DocumentMapChar"/>
    <w:rsid w:val="0047221E"/>
    <w:pPr>
      <w:shd w:val="clear" w:color="auto" w:fill="000080"/>
    </w:pPr>
    <w:rPr>
      <w:rFonts w:ascii="Tahoma" w:hAnsi="Tahoma" w:cs="Tahoma"/>
    </w:rPr>
  </w:style>
  <w:style w:type="paragraph" w:styleId="ListNumber2">
    <w:name w:val="List Number 2"/>
    <w:basedOn w:val="ListNumber"/>
    <w:rsid w:val="0047221E"/>
    <w:pPr>
      <w:numPr>
        <w:numId w:val="22"/>
      </w:numPr>
    </w:pPr>
  </w:style>
  <w:style w:type="paragraph" w:styleId="ListNumber">
    <w:name w:val="List Number"/>
    <w:basedOn w:val="List"/>
    <w:rsid w:val="0047221E"/>
    <w:pPr>
      <w:numPr>
        <w:numId w:val="21"/>
      </w:numPr>
    </w:pPr>
    <w:rPr>
      <w:lang w:eastAsia="ja-JP"/>
    </w:rPr>
  </w:style>
  <w:style w:type="paragraph" w:styleId="List">
    <w:name w:val="List"/>
    <w:basedOn w:val="BodyText"/>
    <w:rsid w:val="0047221E"/>
    <w:pPr>
      <w:ind w:left="568" w:hanging="284"/>
    </w:pPr>
  </w:style>
  <w:style w:type="paragraph" w:styleId="Header">
    <w:name w:val="header"/>
    <w:link w:val="HeaderChar"/>
    <w:rsid w:val="0047221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221E"/>
    <w:rPr>
      <w:b/>
      <w:position w:val="6"/>
      <w:sz w:val="16"/>
    </w:rPr>
  </w:style>
  <w:style w:type="paragraph" w:styleId="FootnoteText">
    <w:name w:val="footnote text"/>
    <w:basedOn w:val="Normal"/>
    <w:link w:val="FootnoteTextChar"/>
    <w:rsid w:val="0047221E"/>
    <w:pPr>
      <w:keepLines/>
      <w:spacing w:after="0"/>
      <w:ind w:left="454" w:hanging="454"/>
    </w:pPr>
    <w:rPr>
      <w:sz w:val="16"/>
    </w:rPr>
  </w:style>
  <w:style w:type="paragraph" w:customStyle="1" w:styleId="3GPPHeader">
    <w:name w:val="3GPP_Header"/>
    <w:basedOn w:val="BodyText"/>
    <w:rsid w:val="0047221E"/>
    <w:pPr>
      <w:tabs>
        <w:tab w:val="left" w:pos="1701"/>
        <w:tab w:val="right" w:pos="9639"/>
      </w:tabs>
      <w:spacing w:after="240"/>
    </w:pPr>
    <w:rPr>
      <w:b/>
      <w:sz w:val="24"/>
    </w:rPr>
  </w:style>
  <w:style w:type="paragraph" w:styleId="TOC9">
    <w:name w:val="toc 9"/>
    <w:basedOn w:val="TOC8"/>
    <w:uiPriority w:val="39"/>
    <w:rsid w:val="0047221E"/>
    <w:pPr>
      <w:ind w:left="1418" w:hanging="1418"/>
    </w:pPr>
  </w:style>
  <w:style w:type="paragraph" w:styleId="TOC6">
    <w:name w:val="toc 6"/>
    <w:basedOn w:val="TOC5"/>
    <w:next w:val="Normal"/>
    <w:uiPriority w:val="39"/>
    <w:rsid w:val="0047221E"/>
    <w:pPr>
      <w:ind w:left="1985" w:hanging="1985"/>
    </w:pPr>
  </w:style>
  <w:style w:type="paragraph" w:styleId="TOC7">
    <w:name w:val="toc 7"/>
    <w:basedOn w:val="TOC6"/>
    <w:next w:val="Normal"/>
    <w:uiPriority w:val="39"/>
    <w:rsid w:val="0047221E"/>
    <w:pPr>
      <w:ind w:left="2268" w:hanging="2268"/>
    </w:pPr>
  </w:style>
  <w:style w:type="paragraph" w:styleId="ListBullet2">
    <w:name w:val="List Bullet 2"/>
    <w:basedOn w:val="ListBullet"/>
    <w:rsid w:val="0047221E"/>
    <w:pPr>
      <w:numPr>
        <w:numId w:val="17"/>
      </w:numPr>
    </w:pPr>
  </w:style>
  <w:style w:type="paragraph" w:styleId="ListBullet">
    <w:name w:val="List Bullet"/>
    <w:basedOn w:val="List"/>
    <w:rsid w:val="0047221E"/>
    <w:pPr>
      <w:numPr>
        <w:numId w:val="16"/>
      </w:numPr>
    </w:pPr>
    <w:rPr>
      <w:lang w:eastAsia="ja-JP"/>
    </w:rPr>
  </w:style>
  <w:style w:type="paragraph" w:styleId="ListBullet3">
    <w:name w:val="List Bullet 3"/>
    <w:basedOn w:val="ListBullet2"/>
    <w:rsid w:val="0047221E"/>
    <w:pPr>
      <w:numPr>
        <w:numId w:val="18"/>
      </w:numPr>
    </w:pPr>
  </w:style>
  <w:style w:type="paragraph" w:customStyle="1" w:styleId="EQ">
    <w:name w:val="EQ"/>
    <w:basedOn w:val="Normal"/>
    <w:next w:val="Normal"/>
    <w:rsid w:val="0047221E"/>
    <w:pPr>
      <w:keepLines/>
      <w:tabs>
        <w:tab w:val="center" w:pos="4536"/>
        <w:tab w:val="right" w:pos="9072"/>
      </w:tabs>
    </w:pPr>
    <w:rPr>
      <w:noProof/>
    </w:rPr>
  </w:style>
  <w:style w:type="paragraph" w:styleId="List2">
    <w:name w:val="List 2"/>
    <w:basedOn w:val="List"/>
    <w:rsid w:val="0047221E"/>
    <w:pPr>
      <w:ind w:left="851"/>
    </w:pPr>
    <w:rPr>
      <w:lang w:eastAsia="ja-JP"/>
    </w:rPr>
  </w:style>
  <w:style w:type="paragraph" w:styleId="List3">
    <w:name w:val="List 3"/>
    <w:basedOn w:val="List2"/>
    <w:rsid w:val="0047221E"/>
    <w:pPr>
      <w:ind w:left="1135"/>
    </w:pPr>
  </w:style>
  <w:style w:type="paragraph" w:styleId="List4">
    <w:name w:val="List 4"/>
    <w:basedOn w:val="List3"/>
    <w:rsid w:val="0047221E"/>
    <w:pPr>
      <w:ind w:left="1418"/>
    </w:pPr>
  </w:style>
  <w:style w:type="paragraph" w:styleId="List5">
    <w:name w:val="List 5"/>
    <w:basedOn w:val="List4"/>
    <w:rsid w:val="0047221E"/>
    <w:pPr>
      <w:ind w:left="1702"/>
    </w:pPr>
  </w:style>
  <w:style w:type="paragraph" w:customStyle="1" w:styleId="EditorsNote">
    <w:name w:val="Editor's Note"/>
    <w:basedOn w:val="NO"/>
    <w:link w:val="EditorsNoteChar"/>
    <w:rsid w:val="0047221E"/>
    <w:rPr>
      <w:color w:val="FF0000"/>
      <w:lang w:val="x-none" w:eastAsia="x-none"/>
    </w:rPr>
  </w:style>
  <w:style w:type="paragraph" w:styleId="ListBullet4">
    <w:name w:val="List Bullet 4"/>
    <w:basedOn w:val="ListBullet3"/>
    <w:rsid w:val="0047221E"/>
    <w:pPr>
      <w:numPr>
        <w:numId w:val="19"/>
      </w:numPr>
    </w:pPr>
  </w:style>
  <w:style w:type="paragraph" w:styleId="ListBullet5">
    <w:name w:val="List Bullet 5"/>
    <w:basedOn w:val="ListBullet4"/>
    <w:rsid w:val="0047221E"/>
    <w:pPr>
      <w:numPr>
        <w:numId w:val="20"/>
      </w:numPr>
    </w:pPr>
  </w:style>
  <w:style w:type="paragraph" w:styleId="Footer">
    <w:name w:val="footer"/>
    <w:basedOn w:val="Header"/>
    <w:link w:val="FooterChar"/>
    <w:rsid w:val="0047221E"/>
    <w:pPr>
      <w:jc w:val="center"/>
    </w:pPr>
    <w:rPr>
      <w:i/>
    </w:rPr>
  </w:style>
  <w:style w:type="paragraph" w:customStyle="1" w:styleId="Reference">
    <w:name w:val="Reference"/>
    <w:basedOn w:val="BodyText"/>
    <w:rsid w:val="0047221E"/>
    <w:pPr>
      <w:numPr>
        <w:numId w:val="2"/>
      </w:numPr>
    </w:pPr>
  </w:style>
  <w:style w:type="paragraph" w:styleId="BalloonText">
    <w:name w:val="Balloon Text"/>
    <w:basedOn w:val="Normal"/>
    <w:link w:val="BalloonTextChar"/>
    <w:rsid w:val="0047221E"/>
    <w:pPr>
      <w:spacing w:after="0"/>
    </w:pPr>
    <w:rPr>
      <w:rFonts w:ascii="Segoe UI" w:hAnsi="Segoe UI" w:cs="Segoe UI"/>
      <w:sz w:val="18"/>
      <w:szCs w:val="18"/>
    </w:rPr>
  </w:style>
  <w:style w:type="character" w:styleId="PageNumber">
    <w:name w:val="page number"/>
    <w:basedOn w:val="DefaultParagraphFont"/>
    <w:rsid w:val="0047221E"/>
  </w:style>
  <w:style w:type="paragraph" w:styleId="BodyText">
    <w:name w:val="Body Text"/>
    <w:basedOn w:val="Normal"/>
    <w:link w:val="BodyTextChar"/>
    <w:rsid w:val="0047221E"/>
    <w:pPr>
      <w:spacing w:after="120"/>
      <w:jc w:val="both"/>
    </w:pPr>
    <w:rPr>
      <w:rFonts w:ascii="Arial" w:hAnsi="Arial"/>
      <w:lang w:eastAsia="zh-CN"/>
    </w:rPr>
  </w:style>
  <w:style w:type="character" w:styleId="Hyperlink">
    <w:name w:val="Hyperlink"/>
    <w:uiPriority w:val="99"/>
    <w:rsid w:val="0047221E"/>
    <w:rPr>
      <w:color w:val="0000FF"/>
      <w:u w:val="single"/>
    </w:rPr>
  </w:style>
  <w:style w:type="character" w:styleId="FollowedHyperlink">
    <w:name w:val="FollowedHyperlink"/>
    <w:unhideWhenUsed/>
    <w:rsid w:val="0047221E"/>
    <w:rPr>
      <w:color w:val="800080"/>
      <w:u w:val="single"/>
    </w:rPr>
  </w:style>
  <w:style w:type="character" w:styleId="CommentReference">
    <w:name w:val="annotation reference"/>
    <w:uiPriority w:val="99"/>
    <w:qFormat/>
    <w:rsid w:val="0047221E"/>
    <w:rPr>
      <w:sz w:val="16"/>
      <w:szCs w:val="16"/>
    </w:rPr>
  </w:style>
  <w:style w:type="paragraph" w:styleId="CommentText">
    <w:name w:val="annotation text"/>
    <w:basedOn w:val="Normal"/>
    <w:link w:val="CommentTextChar"/>
    <w:uiPriority w:val="99"/>
    <w:qFormat/>
    <w:rsid w:val="0047221E"/>
  </w:style>
  <w:style w:type="paragraph" w:styleId="CommentSubject">
    <w:name w:val="annotation subject"/>
    <w:basedOn w:val="CommentText"/>
    <w:next w:val="CommentText"/>
    <w:link w:val="CommentSubjectChar"/>
    <w:rsid w:val="0047221E"/>
    <w:rPr>
      <w:b/>
      <w:bCs/>
    </w:rPr>
  </w:style>
  <w:style w:type="character" w:customStyle="1" w:styleId="Heading1Char">
    <w:name w:val="Heading 1 Char"/>
    <w:link w:val="Heading1"/>
    <w:rsid w:val="0047221E"/>
    <w:rPr>
      <w:rFonts w:ascii="Arial" w:hAnsi="Arial"/>
      <w:sz w:val="36"/>
      <w:lang w:eastAsia="ja-JP"/>
    </w:rPr>
  </w:style>
  <w:style w:type="paragraph" w:customStyle="1" w:styleId="B1">
    <w:name w:val="B1"/>
    <w:basedOn w:val="List"/>
    <w:link w:val="B1Char1"/>
    <w:rsid w:val="0047221E"/>
    <w:rPr>
      <w:rFonts w:ascii="Times New Roman" w:hAnsi="Times New Roman"/>
    </w:rPr>
  </w:style>
  <w:style w:type="paragraph" w:customStyle="1" w:styleId="B2">
    <w:name w:val="B2"/>
    <w:basedOn w:val="List2"/>
    <w:link w:val="B2Char"/>
    <w:rsid w:val="0047221E"/>
    <w:rPr>
      <w:rFonts w:ascii="Times New Roman" w:hAnsi="Times New Roman"/>
    </w:rPr>
  </w:style>
  <w:style w:type="paragraph" w:customStyle="1" w:styleId="B3">
    <w:name w:val="B3"/>
    <w:basedOn w:val="List3"/>
    <w:link w:val="B3Char2"/>
    <w:rsid w:val="0047221E"/>
    <w:rPr>
      <w:rFonts w:ascii="Times New Roman" w:hAnsi="Times New Roman"/>
    </w:rPr>
  </w:style>
  <w:style w:type="paragraph" w:customStyle="1" w:styleId="B4">
    <w:name w:val="B4"/>
    <w:basedOn w:val="List4"/>
    <w:link w:val="B4Char"/>
    <w:rsid w:val="0047221E"/>
    <w:rPr>
      <w:rFonts w:ascii="Times New Roman" w:hAnsi="Times New Roman"/>
    </w:rPr>
  </w:style>
  <w:style w:type="paragraph" w:customStyle="1" w:styleId="Proposal">
    <w:name w:val="Proposal"/>
    <w:basedOn w:val="BodyText"/>
    <w:rsid w:val="0047221E"/>
    <w:pPr>
      <w:numPr>
        <w:numId w:val="3"/>
      </w:numPr>
      <w:tabs>
        <w:tab w:val="clear" w:pos="1304"/>
        <w:tab w:val="left" w:pos="1701"/>
      </w:tabs>
      <w:ind w:left="1701" w:hanging="1701"/>
    </w:pPr>
    <w:rPr>
      <w:b/>
      <w:bCs/>
    </w:rPr>
  </w:style>
  <w:style w:type="character" w:customStyle="1" w:styleId="BodyTextChar">
    <w:name w:val="Body Text Char"/>
    <w:link w:val="BodyText"/>
    <w:rsid w:val="0047221E"/>
    <w:rPr>
      <w:rFonts w:ascii="Arial" w:hAnsi="Arial"/>
      <w:lang w:eastAsia="zh-CN"/>
    </w:rPr>
  </w:style>
  <w:style w:type="paragraph" w:customStyle="1" w:styleId="B5">
    <w:name w:val="B5"/>
    <w:basedOn w:val="List5"/>
    <w:link w:val="B5Char"/>
    <w:rsid w:val="0047221E"/>
    <w:rPr>
      <w:rFonts w:ascii="Times New Roman" w:hAnsi="Times New Roman"/>
    </w:rPr>
  </w:style>
  <w:style w:type="paragraph" w:customStyle="1" w:styleId="EX">
    <w:name w:val="EX"/>
    <w:basedOn w:val="Normal"/>
    <w:rsid w:val="0047221E"/>
    <w:pPr>
      <w:keepLines/>
      <w:ind w:left="1702" w:hanging="1418"/>
    </w:pPr>
  </w:style>
  <w:style w:type="paragraph" w:customStyle="1" w:styleId="EW">
    <w:name w:val="EW"/>
    <w:basedOn w:val="EX"/>
    <w:rsid w:val="0047221E"/>
    <w:pPr>
      <w:spacing w:after="0"/>
    </w:pPr>
  </w:style>
  <w:style w:type="paragraph" w:customStyle="1" w:styleId="TAL">
    <w:name w:val="TAL"/>
    <w:basedOn w:val="Normal"/>
    <w:link w:val="TALCar"/>
    <w:rsid w:val="0047221E"/>
    <w:pPr>
      <w:keepNext/>
      <w:keepLines/>
      <w:spacing w:after="0"/>
    </w:pPr>
    <w:rPr>
      <w:rFonts w:ascii="Arial" w:hAnsi="Arial"/>
      <w:sz w:val="18"/>
      <w:lang w:val="x-none" w:eastAsia="x-none"/>
    </w:rPr>
  </w:style>
  <w:style w:type="paragraph" w:customStyle="1" w:styleId="TAC">
    <w:name w:val="TAC"/>
    <w:basedOn w:val="TAL"/>
    <w:rsid w:val="0047221E"/>
    <w:pPr>
      <w:jc w:val="center"/>
    </w:pPr>
  </w:style>
  <w:style w:type="paragraph" w:customStyle="1" w:styleId="TAH">
    <w:name w:val="TAH"/>
    <w:basedOn w:val="TAC"/>
    <w:link w:val="TAHCar"/>
    <w:rsid w:val="0047221E"/>
    <w:rPr>
      <w:b/>
    </w:rPr>
  </w:style>
  <w:style w:type="paragraph" w:customStyle="1" w:styleId="TAN">
    <w:name w:val="TAN"/>
    <w:basedOn w:val="TAL"/>
    <w:rsid w:val="0047221E"/>
    <w:pPr>
      <w:ind w:left="851" w:hanging="851"/>
    </w:pPr>
  </w:style>
  <w:style w:type="paragraph" w:customStyle="1" w:styleId="TAR">
    <w:name w:val="TAR"/>
    <w:basedOn w:val="TAL"/>
    <w:rsid w:val="0047221E"/>
    <w:pPr>
      <w:jc w:val="right"/>
    </w:pPr>
  </w:style>
  <w:style w:type="paragraph" w:customStyle="1" w:styleId="TH">
    <w:name w:val="TH"/>
    <w:basedOn w:val="Normal"/>
    <w:link w:val="THChar"/>
    <w:rsid w:val="0047221E"/>
    <w:pPr>
      <w:keepNext/>
      <w:keepLines/>
      <w:spacing w:before="60"/>
      <w:jc w:val="center"/>
    </w:pPr>
    <w:rPr>
      <w:rFonts w:ascii="Arial" w:hAnsi="Arial"/>
      <w:b/>
      <w:lang w:val="x-none" w:eastAsia="x-none"/>
    </w:rPr>
  </w:style>
  <w:style w:type="paragraph" w:customStyle="1" w:styleId="TF">
    <w:name w:val="TF"/>
    <w:basedOn w:val="TH"/>
    <w:link w:val="TFChar"/>
    <w:rsid w:val="0047221E"/>
    <w:pPr>
      <w:keepNext w:val="0"/>
      <w:spacing w:before="0" w:after="240"/>
    </w:pPr>
  </w:style>
  <w:style w:type="paragraph" w:customStyle="1" w:styleId="TT">
    <w:name w:val="TT"/>
    <w:basedOn w:val="Heading1"/>
    <w:next w:val="Normal"/>
    <w:rsid w:val="0047221E"/>
    <w:pPr>
      <w:outlineLvl w:val="9"/>
    </w:pPr>
  </w:style>
  <w:style w:type="paragraph" w:customStyle="1" w:styleId="ZA">
    <w:name w:val="ZA"/>
    <w:rsid w:val="004722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22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221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22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221E"/>
  </w:style>
  <w:style w:type="paragraph" w:customStyle="1" w:styleId="ZH">
    <w:name w:val="ZH"/>
    <w:rsid w:val="0047221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722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221E"/>
    <w:pPr>
      <w:framePr w:hRule="auto" w:wrap="notBeside" w:y="852"/>
    </w:pPr>
    <w:rPr>
      <w:i w:val="0"/>
      <w:sz w:val="40"/>
    </w:rPr>
  </w:style>
  <w:style w:type="paragraph" w:customStyle="1" w:styleId="ZU">
    <w:name w:val="ZU"/>
    <w:rsid w:val="004722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221E"/>
    <w:pPr>
      <w:framePr w:wrap="notBeside" w:y="16161"/>
    </w:pPr>
  </w:style>
  <w:style w:type="paragraph" w:customStyle="1" w:styleId="FP">
    <w:name w:val="FP"/>
    <w:basedOn w:val="Normal"/>
    <w:rsid w:val="0047221E"/>
    <w:pPr>
      <w:spacing w:after="0"/>
    </w:pPr>
  </w:style>
  <w:style w:type="paragraph" w:customStyle="1" w:styleId="Observation">
    <w:name w:val="Observation"/>
    <w:basedOn w:val="Proposal"/>
    <w:qFormat/>
    <w:rsid w:val="0047221E"/>
    <w:pPr>
      <w:numPr>
        <w:numId w:val="13"/>
      </w:numPr>
      <w:ind w:left="1701" w:hanging="1701"/>
    </w:pPr>
    <w:rPr>
      <w:lang w:eastAsia="ja-JP"/>
    </w:rPr>
  </w:style>
  <w:style w:type="paragraph" w:styleId="TableofFigures">
    <w:name w:val="table of figures"/>
    <w:basedOn w:val="BodyText"/>
    <w:next w:val="Normal"/>
    <w:uiPriority w:val="99"/>
    <w:rsid w:val="0047221E"/>
    <w:pPr>
      <w:ind w:left="1701" w:hanging="1701"/>
      <w:jc w:val="left"/>
    </w:pPr>
    <w:rPr>
      <w:b/>
    </w:rPr>
  </w:style>
  <w:style w:type="character" w:customStyle="1" w:styleId="B1Char1">
    <w:name w:val="B1 Char1"/>
    <w:link w:val="B1"/>
    <w:qFormat/>
    <w:rsid w:val="0047221E"/>
    <w:rPr>
      <w:rFonts w:ascii="Times New Roman" w:hAnsi="Times New Roman"/>
      <w:lang w:eastAsia="zh-CN"/>
    </w:rPr>
  </w:style>
  <w:style w:type="character" w:customStyle="1" w:styleId="B2Char">
    <w:name w:val="B2 Char"/>
    <w:link w:val="B2"/>
    <w:qFormat/>
    <w:rsid w:val="0047221E"/>
    <w:rPr>
      <w:rFonts w:ascii="Times New Roman" w:hAnsi="Times New Roman"/>
      <w:lang w:eastAsia="ja-JP"/>
    </w:rPr>
  </w:style>
  <w:style w:type="character" w:customStyle="1" w:styleId="B3Char2">
    <w:name w:val="B3 Char2"/>
    <w:link w:val="B3"/>
    <w:qFormat/>
    <w:rsid w:val="0047221E"/>
    <w:rPr>
      <w:rFonts w:ascii="Times New Roman" w:hAnsi="Times New Roman"/>
      <w:lang w:eastAsia="ja-JP"/>
    </w:rPr>
  </w:style>
  <w:style w:type="character" w:customStyle="1" w:styleId="B4Char">
    <w:name w:val="B4 Char"/>
    <w:link w:val="B4"/>
    <w:rsid w:val="0047221E"/>
    <w:rPr>
      <w:rFonts w:ascii="Times New Roman" w:hAnsi="Times New Roman"/>
      <w:lang w:eastAsia="ja-JP"/>
    </w:rPr>
  </w:style>
  <w:style w:type="character" w:customStyle="1" w:styleId="B5Char">
    <w:name w:val="B5 Char"/>
    <w:link w:val="B5"/>
    <w:rsid w:val="0047221E"/>
    <w:rPr>
      <w:rFonts w:ascii="Times New Roman" w:hAnsi="Times New Roman"/>
      <w:lang w:eastAsia="ja-JP"/>
    </w:rPr>
  </w:style>
  <w:style w:type="paragraph" w:customStyle="1" w:styleId="B6">
    <w:name w:val="B6"/>
    <w:basedOn w:val="B5"/>
    <w:link w:val="B6Char"/>
    <w:rsid w:val="0047221E"/>
    <w:pPr>
      <w:ind w:left="1985"/>
    </w:pPr>
  </w:style>
  <w:style w:type="character" w:customStyle="1" w:styleId="B6Char">
    <w:name w:val="B6 Char"/>
    <w:link w:val="B6"/>
    <w:rsid w:val="0047221E"/>
    <w:rPr>
      <w:rFonts w:ascii="Times New Roman" w:hAnsi="Times New Roman"/>
      <w:lang w:eastAsia="ja-JP"/>
    </w:rPr>
  </w:style>
  <w:style w:type="paragraph" w:customStyle="1" w:styleId="B7">
    <w:name w:val="B7"/>
    <w:basedOn w:val="B6"/>
    <w:link w:val="B7Char"/>
    <w:rsid w:val="0047221E"/>
    <w:pPr>
      <w:ind w:left="2269"/>
    </w:pPr>
  </w:style>
  <w:style w:type="character" w:customStyle="1" w:styleId="B7Char">
    <w:name w:val="B7 Char"/>
    <w:basedOn w:val="B6Char"/>
    <w:link w:val="B7"/>
    <w:rsid w:val="0047221E"/>
    <w:rPr>
      <w:rFonts w:ascii="Times New Roman" w:hAnsi="Times New Roman"/>
      <w:lang w:eastAsia="ja-JP"/>
    </w:rPr>
  </w:style>
  <w:style w:type="paragraph" w:customStyle="1" w:styleId="B8">
    <w:name w:val="B8"/>
    <w:basedOn w:val="B7"/>
    <w:qFormat/>
    <w:rsid w:val="0047221E"/>
    <w:pPr>
      <w:ind w:left="2552"/>
    </w:pPr>
  </w:style>
  <w:style w:type="character" w:customStyle="1" w:styleId="BalloonTextChar">
    <w:name w:val="Balloon Text Char"/>
    <w:link w:val="BalloonText"/>
    <w:rsid w:val="0047221E"/>
    <w:rPr>
      <w:rFonts w:ascii="Segoe UI" w:hAnsi="Segoe UI" w:cs="Segoe UI"/>
      <w:sz w:val="18"/>
      <w:szCs w:val="18"/>
      <w:lang w:eastAsia="ja-JP"/>
    </w:rPr>
  </w:style>
  <w:style w:type="character" w:customStyle="1" w:styleId="CommentTextChar">
    <w:name w:val="Comment Text Char"/>
    <w:link w:val="CommentText"/>
    <w:uiPriority w:val="99"/>
    <w:qFormat/>
    <w:rsid w:val="0047221E"/>
    <w:rPr>
      <w:rFonts w:ascii="Times New Roman" w:hAnsi="Times New Roman"/>
      <w:lang w:eastAsia="ja-JP"/>
    </w:rPr>
  </w:style>
  <w:style w:type="character" w:customStyle="1" w:styleId="CommentSubjectChar">
    <w:name w:val="Comment Subject Char"/>
    <w:link w:val="CommentSubject"/>
    <w:rsid w:val="0047221E"/>
    <w:rPr>
      <w:rFonts w:ascii="Times New Roman" w:hAnsi="Times New Roman"/>
      <w:b/>
      <w:bCs/>
      <w:lang w:eastAsia="ja-JP"/>
    </w:rPr>
  </w:style>
  <w:style w:type="paragraph" w:customStyle="1" w:styleId="CRCoverPage">
    <w:name w:val="CR Cover Page"/>
    <w:link w:val="CRCoverPageZchn"/>
    <w:rsid w:val="0047221E"/>
    <w:pPr>
      <w:spacing w:after="120"/>
    </w:pPr>
    <w:rPr>
      <w:rFonts w:ascii="Arial" w:hAnsi="Arial"/>
      <w:lang w:eastAsia="ko-KR"/>
    </w:rPr>
  </w:style>
  <w:style w:type="character" w:customStyle="1" w:styleId="CRCoverPageZchn">
    <w:name w:val="CR Cover Page Zchn"/>
    <w:link w:val="CRCoverPage"/>
    <w:rsid w:val="0047221E"/>
    <w:rPr>
      <w:rFonts w:ascii="Arial" w:hAnsi="Arial"/>
      <w:lang w:eastAsia="ko-KR"/>
    </w:rPr>
  </w:style>
  <w:style w:type="paragraph" w:customStyle="1" w:styleId="Doc-text2">
    <w:name w:val="Doc-text2"/>
    <w:basedOn w:val="Normal"/>
    <w:link w:val="Doc-text2Char"/>
    <w:qFormat/>
    <w:rsid w:val="0047221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7221E"/>
    <w:rPr>
      <w:rFonts w:ascii="Arial" w:eastAsia="MS Mincho" w:hAnsi="Arial"/>
      <w:szCs w:val="24"/>
      <w:lang w:val="x-none" w:eastAsia="x-none"/>
    </w:rPr>
  </w:style>
  <w:style w:type="character" w:customStyle="1" w:styleId="DocumentMapChar">
    <w:name w:val="Document Map Char"/>
    <w:link w:val="DocumentMap"/>
    <w:rsid w:val="0047221E"/>
    <w:rPr>
      <w:rFonts w:ascii="Tahoma" w:hAnsi="Tahoma" w:cs="Tahoma"/>
      <w:shd w:val="clear" w:color="auto" w:fill="000080"/>
      <w:lang w:eastAsia="ja-JP"/>
    </w:rPr>
  </w:style>
  <w:style w:type="paragraph" w:customStyle="1" w:styleId="NO">
    <w:name w:val="NO"/>
    <w:basedOn w:val="Normal"/>
    <w:link w:val="NOChar"/>
    <w:rsid w:val="0047221E"/>
    <w:pPr>
      <w:keepLines/>
      <w:ind w:left="1135" w:hanging="851"/>
    </w:pPr>
  </w:style>
  <w:style w:type="character" w:customStyle="1" w:styleId="NOChar">
    <w:name w:val="NO Char"/>
    <w:link w:val="NO"/>
    <w:qFormat/>
    <w:rsid w:val="0047221E"/>
    <w:rPr>
      <w:rFonts w:ascii="Times New Roman" w:hAnsi="Times New Roman"/>
      <w:lang w:eastAsia="ja-JP"/>
    </w:rPr>
  </w:style>
  <w:style w:type="character" w:customStyle="1" w:styleId="EditorsNoteChar">
    <w:name w:val="Editor's Note Char"/>
    <w:link w:val="EditorsNote"/>
    <w:rsid w:val="0047221E"/>
    <w:rPr>
      <w:rFonts w:ascii="Times New Roman" w:hAnsi="Times New Roman"/>
      <w:color w:val="FF0000"/>
      <w:lang w:val="x-none" w:eastAsia="x-none"/>
    </w:rPr>
  </w:style>
  <w:style w:type="paragraph" w:customStyle="1" w:styleId="EmailDiscussion">
    <w:name w:val="EmailDiscussion"/>
    <w:basedOn w:val="Normal"/>
    <w:next w:val="Normal"/>
    <w:rsid w:val="0047221E"/>
    <w:pPr>
      <w:numPr>
        <w:numId w:val="14"/>
      </w:numPr>
      <w:spacing w:before="40" w:after="0"/>
    </w:pPr>
    <w:rPr>
      <w:rFonts w:ascii="Arial" w:eastAsia="MS Mincho" w:hAnsi="Arial"/>
      <w:b/>
      <w:szCs w:val="24"/>
      <w:lang w:eastAsia="en-GB"/>
    </w:rPr>
  </w:style>
  <w:style w:type="character" w:styleId="Emphasis">
    <w:name w:val="Emphasis"/>
    <w:qFormat/>
    <w:rsid w:val="0047221E"/>
    <w:rPr>
      <w:i/>
      <w:iCs/>
    </w:rPr>
  </w:style>
  <w:style w:type="paragraph" w:customStyle="1" w:styleId="FigureTitle">
    <w:name w:val="Figure_Title"/>
    <w:basedOn w:val="Normal"/>
    <w:next w:val="Normal"/>
    <w:rsid w:val="0047221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7221E"/>
    <w:rPr>
      <w:rFonts w:ascii="Arial" w:hAnsi="Arial"/>
      <w:b/>
      <w:noProof/>
      <w:sz w:val="18"/>
      <w:lang w:eastAsia="ja-JP"/>
    </w:rPr>
  </w:style>
  <w:style w:type="character" w:customStyle="1" w:styleId="FooterChar">
    <w:name w:val="Footer Char"/>
    <w:link w:val="Footer"/>
    <w:rsid w:val="0047221E"/>
    <w:rPr>
      <w:rFonts w:ascii="Arial" w:hAnsi="Arial"/>
      <w:b/>
      <w:i/>
      <w:noProof/>
      <w:sz w:val="18"/>
      <w:lang w:eastAsia="ja-JP"/>
    </w:rPr>
  </w:style>
  <w:style w:type="character" w:customStyle="1" w:styleId="FootnoteTextChar">
    <w:name w:val="Footnote Text Char"/>
    <w:link w:val="FootnoteText"/>
    <w:rsid w:val="0047221E"/>
    <w:rPr>
      <w:rFonts w:ascii="Times New Roman" w:hAnsi="Times New Roman"/>
      <w:sz w:val="16"/>
      <w:lang w:eastAsia="ja-JP"/>
    </w:rPr>
  </w:style>
  <w:style w:type="paragraph" w:customStyle="1" w:styleId="Guidance">
    <w:name w:val="Guidance"/>
    <w:basedOn w:val="Normal"/>
    <w:rsid w:val="0047221E"/>
    <w:rPr>
      <w:i/>
      <w:color w:val="0000FF"/>
    </w:rPr>
  </w:style>
  <w:style w:type="character" w:customStyle="1" w:styleId="Heading2Char">
    <w:name w:val="Heading 2 Char"/>
    <w:link w:val="Heading2"/>
    <w:rsid w:val="0047221E"/>
    <w:rPr>
      <w:rFonts w:ascii="Arial" w:hAnsi="Arial"/>
      <w:sz w:val="32"/>
      <w:lang w:eastAsia="ja-JP"/>
    </w:rPr>
  </w:style>
  <w:style w:type="character" w:customStyle="1" w:styleId="Heading3Char">
    <w:name w:val="Heading 3 Char"/>
    <w:link w:val="Heading3"/>
    <w:rsid w:val="0047221E"/>
    <w:rPr>
      <w:rFonts w:ascii="Arial" w:hAnsi="Arial"/>
      <w:sz w:val="28"/>
      <w:lang w:eastAsia="ja-JP"/>
    </w:rPr>
  </w:style>
  <w:style w:type="character" w:customStyle="1" w:styleId="Heading4Char">
    <w:name w:val="Heading 4 Char"/>
    <w:link w:val="Heading4"/>
    <w:rsid w:val="0047221E"/>
    <w:rPr>
      <w:rFonts w:ascii="Arial" w:hAnsi="Arial"/>
      <w:sz w:val="24"/>
      <w:lang w:eastAsia="ja-JP"/>
    </w:rPr>
  </w:style>
  <w:style w:type="character" w:customStyle="1" w:styleId="Heading5Char">
    <w:name w:val="Heading 5 Char"/>
    <w:link w:val="Heading5"/>
    <w:rsid w:val="0047221E"/>
    <w:rPr>
      <w:rFonts w:ascii="Arial" w:hAnsi="Arial"/>
      <w:sz w:val="22"/>
      <w:lang w:eastAsia="ja-JP"/>
    </w:rPr>
  </w:style>
  <w:style w:type="paragraph" w:customStyle="1" w:styleId="H6">
    <w:name w:val="H6"/>
    <w:basedOn w:val="Heading5"/>
    <w:next w:val="Normal"/>
    <w:rsid w:val="0047221E"/>
    <w:pPr>
      <w:ind w:left="1985" w:hanging="1985"/>
      <w:outlineLvl w:val="9"/>
    </w:pPr>
    <w:rPr>
      <w:sz w:val="20"/>
    </w:rPr>
  </w:style>
  <w:style w:type="character" w:customStyle="1" w:styleId="Heading6Char">
    <w:name w:val="Heading 6 Char"/>
    <w:link w:val="Heading6"/>
    <w:rsid w:val="0047221E"/>
    <w:rPr>
      <w:rFonts w:ascii="Arial" w:hAnsi="Arial"/>
      <w:lang w:eastAsia="ja-JP"/>
    </w:rPr>
  </w:style>
  <w:style w:type="character" w:customStyle="1" w:styleId="Heading7Char">
    <w:name w:val="Heading 7 Char"/>
    <w:link w:val="Heading7"/>
    <w:rsid w:val="0047221E"/>
    <w:rPr>
      <w:rFonts w:ascii="Arial" w:hAnsi="Arial"/>
      <w:lang w:eastAsia="ja-JP"/>
    </w:rPr>
  </w:style>
  <w:style w:type="character" w:customStyle="1" w:styleId="Heading8Char">
    <w:name w:val="Heading 8 Char"/>
    <w:link w:val="Heading8"/>
    <w:rsid w:val="0047221E"/>
    <w:rPr>
      <w:rFonts w:ascii="Arial" w:hAnsi="Arial"/>
      <w:sz w:val="36"/>
      <w:lang w:eastAsia="ja-JP"/>
    </w:rPr>
  </w:style>
  <w:style w:type="character" w:customStyle="1" w:styleId="Heading9Char">
    <w:name w:val="Heading 9 Char"/>
    <w:link w:val="Heading9"/>
    <w:rsid w:val="0047221E"/>
    <w:rPr>
      <w:rFonts w:ascii="Arial" w:hAnsi="Arial"/>
      <w:sz w:val="36"/>
      <w:lang w:eastAsia="ja-JP"/>
    </w:rPr>
  </w:style>
  <w:style w:type="character" w:styleId="HTMLCode">
    <w:name w:val="HTML Code"/>
    <w:uiPriority w:val="99"/>
    <w:unhideWhenUsed/>
    <w:rsid w:val="0047221E"/>
    <w:rPr>
      <w:rFonts w:ascii="Courier New" w:eastAsia="Times New Roman" w:hAnsi="Courier New" w:cs="Courier New"/>
      <w:sz w:val="20"/>
      <w:szCs w:val="20"/>
    </w:rPr>
  </w:style>
  <w:style w:type="paragraph" w:styleId="IndexHeading">
    <w:name w:val="index heading"/>
    <w:basedOn w:val="Normal"/>
    <w:next w:val="Normal"/>
    <w:rsid w:val="0047221E"/>
    <w:pPr>
      <w:pBdr>
        <w:top w:val="single" w:sz="12" w:space="0" w:color="auto"/>
      </w:pBdr>
      <w:spacing w:before="360" w:after="240"/>
    </w:pPr>
    <w:rPr>
      <w:b/>
      <w:i/>
      <w:sz w:val="26"/>
      <w:lang w:eastAsia="en-GB"/>
    </w:rPr>
  </w:style>
  <w:style w:type="paragraph" w:customStyle="1" w:styleId="LD">
    <w:name w:val="LD"/>
    <w:rsid w:val="0047221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목록 단락,Lista1,列出段落"/>
    <w:basedOn w:val="Normal"/>
    <w:link w:val="ListParagraphChar"/>
    <w:uiPriority w:val="34"/>
    <w:qFormat/>
    <w:rsid w:val="0047221E"/>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목록 단락 Char,Lista1 Char,列出段落 Char"/>
    <w:link w:val="ListParagraph"/>
    <w:uiPriority w:val="34"/>
    <w:locked/>
    <w:rsid w:val="0047221E"/>
    <w:rPr>
      <w:rFonts w:ascii="Calibri" w:eastAsia="Calibri" w:hAnsi="Calibri"/>
      <w:sz w:val="22"/>
      <w:szCs w:val="22"/>
      <w:lang w:val="x-none" w:eastAsia="en-US"/>
    </w:rPr>
  </w:style>
  <w:style w:type="paragraph" w:customStyle="1" w:styleId="NF">
    <w:name w:val="NF"/>
    <w:basedOn w:val="NO"/>
    <w:rsid w:val="0047221E"/>
    <w:pPr>
      <w:keepNext/>
      <w:spacing w:after="0"/>
    </w:pPr>
    <w:rPr>
      <w:rFonts w:ascii="Arial" w:hAnsi="Arial"/>
      <w:sz w:val="18"/>
    </w:rPr>
  </w:style>
  <w:style w:type="paragraph" w:customStyle="1" w:styleId="NW">
    <w:name w:val="NW"/>
    <w:basedOn w:val="NO"/>
    <w:rsid w:val="0047221E"/>
    <w:pPr>
      <w:spacing w:after="0"/>
    </w:pPr>
  </w:style>
  <w:style w:type="paragraph" w:customStyle="1" w:styleId="PL">
    <w:name w:val="PL"/>
    <w:link w:val="PLChar"/>
    <w:qFormat/>
    <w:rsid w:val="00472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221E"/>
    <w:rPr>
      <w:rFonts w:ascii="Courier New" w:eastAsia="Batang" w:hAnsi="Courier New"/>
      <w:noProof/>
      <w:sz w:val="16"/>
      <w:shd w:val="clear" w:color="auto" w:fill="E6E6E6"/>
      <w:lang w:eastAsia="sv-SE"/>
    </w:rPr>
  </w:style>
  <w:style w:type="paragraph" w:styleId="PlainText">
    <w:name w:val="Plain Text"/>
    <w:basedOn w:val="Normal"/>
    <w:link w:val="PlainTextChar"/>
    <w:rsid w:val="0047221E"/>
    <w:rPr>
      <w:rFonts w:ascii="Courier New" w:hAnsi="Courier New"/>
      <w:lang w:val="nb-NO"/>
    </w:rPr>
  </w:style>
  <w:style w:type="character" w:customStyle="1" w:styleId="PlainTextChar">
    <w:name w:val="Plain Text Char"/>
    <w:link w:val="PlainText"/>
    <w:rsid w:val="0047221E"/>
    <w:rPr>
      <w:rFonts w:ascii="Courier New" w:hAnsi="Courier New"/>
      <w:lang w:val="nb-NO" w:eastAsia="ja-JP"/>
    </w:rPr>
  </w:style>
  <w:style w:type="character" w:styleId="Strong">
    <w:name w:val="Strong"/>
    <w:uiPriority w:val="22"/>
    <w:qFormat/>
    <w:rsid w:val="0047221E"/>
    <w:rPr>
      <w:b/>
      <w:bCs/>
    </w:rPr>
  </w:style>
  <w:style w:type="table" w:styleId="TableGrid">
    <w:name w:val="Table Grid"/>
    <w:basedOn w:val="TableNormal"/>
    <w:uiPriority w:val="39"/>
    <w:rsid w:val="0047221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221E"/>
    <w:rPr>
      <w:rFonts w:ascii="Arial" w:hAnsi="Arial"/>
      <w:sz w:val="18"/>
      <w:lang w:val="x-none" w:eastAsia="x-none"/>
    </w:rPr>
  </w:style>
  <w:style w:type="character" w:customStyle="1" w:styleId="TAHCar">
    <w:name w:val="TAH Car"/>
    <w:link w:val="TAH"/>
    <w:locked/>
    <w:rsid w:val="0047221E"/>
    <w:rPr>
      <w:rFonts w:ascii="Arial" w:hAnsi="Arial"/>
      <w:b/>
      <w:sz w:val="18"/>
      <w:lang w:val="x-none" w:eastAsia="x-none"/>
    </w:rPr>
  </w:style>
  <w:style w:type="character" w:customStyle="1" w:styleId="THChar">
    <w:name w:val="TH Char"/>
    <w:link w:val="TH"/>
    <w:rsid w:val="0047221E"/>
    <w:rPr>
      <w:rFonts w:ascii="Arial" w:hAnsi="Arial"/>
      <w:b/>
      <w:lang w:val="x-none" w:eastAsia="x-none"/>
    </w:rPr>
  </w:style>
  <w:style w:type="paragraph" w:customStyle="1" w:styleId="TAJ">
    <w:name w:val="TAJ"/>
    <w:basedOn w:val="TH"/>
    <w:rsid w:val="0047221E"/>
  </w:style>
  <w:style w:type="paragraph" w:customStyle="1" w:styleId="TALCharChar">
    <w:name w:val="TAL Char Char"/>
    <w:basedOn w:val="Normal"/>
    <w:link w:val="TALCharCharChar"/>
    <w:rsid w:val="0047221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7221E"/>
    <w:rPr>
      <w:rFonts w:ascii="Arial" w:eastAsia="Malgun Gothic" w:hAnsi="Arial"/>
      <w:sz w:val="18"/>
      <w:lang w:val="x-none" w:eastAsia="x-none"/>
    </w:rPr>
  </w:style>
  <w:style w:type="character" w:customStyle="1" w:styleId="TFChar">
    <w:name w:val="TF Char"/>
    <w:link w:val="TF"/>
    <w:rsid w:val="0047221E"/>
    <w:rPr>
      <w:rFonts w:ascii="Arial" w:hAnsi="Arial"/>
      <w:b/>
      <w:lang w:val="x-none" w:eastAsia="x-none"/>
    </w:rPr>
  </w:style>
  <w:style w:type="paragraph" w:styleId="ListContinue">
    <w:name w:val="List Continue"/>
    <w:basedOn w:val="Normal"/>
    <w:rsid w:val="0047221E"/>
    <w:pPr>
      <w:spacing w:after="120"/>
      <w:ind w:left="283"/>
      <w:contextualSpacing/>
    </w:pPr>
    <w:rPr>
      <w:rFonts w:ascii="Arial" w:hAnsi="Arial"/>
    </w:rPr>
  </w:style>
  <w:style w:type="paragraph" w:styleId="ListContinue2">
    <w:name w:val="List Continue 2"/>
    <w:basedOn w:val="Normal"/>
    <w:rsid w:val="0047221E"/>
    <w:pPr>
      <w:spacing w:after="120"/>
      <w:ind w:left="566"/>
      <w:contextualSpacing/>
    </w:pPr>
    <w:rPr>
      <w:rFonts w:ascii="Arial" w:hAnsi="Arial"/>
    </w:rPr>
  </w:style>
  <w:style w:type="paragraph" w:styleId="ListNumber3">
    <w:name w:val="List Number 3"/>
    <w:basedOn w:val="ListNumber2"/>
    <w:rsid w:val="0047221E"/>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533233483">
      <w:bodyDiv w:val="1"/>
      <w:marLeft w:val="0"/>
      <w:marRight w:val="0"/>
      <w:marTop w:val="0"/>
      <w:marBottom w:val="0"/>
      <w:divBdr>
        <w:top w:val="none" w:sz="0" w:space="0" w:color="auto"/>
        <w:left w:val="none" w:sz="0" w:space="0" w:color="auto"/>
        <w:bottom w:val="none" w:sz="0" w:space="0" w:color="auto"/>
        <w:right w:val="none" w:sz="0" w:space="0" w:color="auto"/>
      </w:divBdr>
    </w:div>
    <w:div w:id="192256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E9FD3-A9BD-44E0-A4A0-AF4EC3500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7</Pages>
  <Words>2274</Words>
  <Characters>12053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14299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3</cp:revision>
  <cp:lastPrinted>2008-01-31T07:09:00Z</cp:lastPrinted>
  <dcterms:created xsi:type="dcterms:W3CDTF">2018-09-28T18:10:00Z</dcterms:created>
  <dcterms:modified xsi:type="dcterms:W3CDTF">2018-09-28T18:10:00Z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2018-09-27T22:00:00Z</vt:filetime>
  </property>
</Properties>
</file>